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CD3" w:rsidRPr="00103BCA" w:rsidRDefault="00F1743F" w:rsidP="00551CD3">
      <w:pPr>
        <w:spacing w:line="240" w:lineRule="auto"/>
        <w:jc w:val="right"/>
        <w:rPr>
          <w:rFonts w:eastAsia="Times New Roman"/>
          <w:lang w:eastAsia="pl-PL"/>
        </w:rPr>
      </w:pPr>
      <w:r w:rsidRPr="00103BCA">
        <w:rPr>
          <w:rFonts w:eastAsia="Times New Roman"/>
          <w:lang w:eastAsia="pl-PL"/>
        </w:rPr>
        <w:t>Zał. nr</w:t>
      </w:r>
      <w:r w:rsidR="00551CD3" w:rsidRPr="00103BCA">
        <w:rPr>
          <w:rFonts w:eastAsia="Times New Roman"/>
          <w:lang w:eastAsia="pl-PL"/>
        </w:rPr>
        <w:t xml:space="preserve"> </w:t>
      </w:r>
      <w:r w:rsidR="00A30DD8">
        <w:rPr>
          <w:rFonts w:eastAsia="Times New Roman"/>
          <w:lang w:eastAsia="pl-PL"/>
        </w:rPr>
        <w:t>5</w:t>
      </w:r>
      <w:r w:rsidR="00F47F04">
        <w:rPr>
          <w:rFonts w:eastAsia="Times New Roman"/>
          <w:lang w:eastAsia="pl-PL"/>
        </w:rPr>
        <w:t xml:space="preserve"> </w:t>
      </w:r>
      <w:r w:rsidRPr="00103BCA">
        <w:rPr>
          <w:rFonts w:eastAsia="Times New Roman"/>
          <w:lang w:eastAsia="pl-PL"/>
        </w:rPr>
        <w:t xml:space="preserve">do </w:t>
      </w:r>
      <w:r w:rsidR="00A407D8">
        <w:rPr>
          <w:rFonts w:eastAsia="Times New Roman"/>
          <w:lang w:eastAsia="pl-PL"/>
        </w:rPr>
        <w:t>ZW</w:t>
      </w:r>
      <w:r w:rsidR="00686555">
        <w:rPr>
          <w:rFonts w:eastAsia="Times New Roman"/>
          <w:lang w:eastAsia="pl-PL"/>
        </w:rPr>
        <w:t xml:space="preserve"> </w:t>
      </w:r>
      <w:r w:rsidR="006F0FC4">
        <w:rPr>
          <w:rFonts w:eastAsia="Times New Roman"/>
          <w:lang w:eastAsia="pl-PL"/>
        </w:rPr>
        <w:t>25</w:t>
      </w:r>
      <w:r w:rsidR="00686555">
        <w:rPr>
          <w:rFonts w:eastAsia="Times New Roman"/>
          <w:lang w:eastAsia="pl-PL"/>
        </w:rPr>
        <w:t>/201</w:t>
      </w:r>
      <w:r w:rsidR="00795A00">
        <w:rPr>
          <w:rFonts w:eastAsia="Times New Roman"/>
          <w:lang w:eastAsia="pl-PL"/>
        </w:rPr>
        <w:t>9</w:t>
      </w:r>
      <w:r w:rsidR="00A407D8">
        <w:rPr>
          <w:rFonts w:eastAsia="Times New Roman"/>
          <w:lang w:eastAsia="pl-PL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3F4E0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 w:rsidRPr="00551CD3">
              <w:rPr>
                <w:rFonts w:eastAsia="Times New Roman"/>
                <w:lang w:val="en-US" w:eastAsia="pl-PL"/>
              </w:rPr>
              <w:t xml:space="preserve">FACULTY </w:t>
            </w:r>
            <w:r w:rsidR="00EE7D5A">
              <w:rPr>
                <w:rFonts w:eastAsia="Times New Roman"/>
                <w:lang w:val="en-US" w:eastAsia="pl-PL"/>
              </w:rPr>
              <w:t>OF COMPUTER SCIENCE AND MANAGEMENT</w:t>
            </w:r>
            <w:r w:rsidRPr="00551CD3">
              <w:rPr>
                <w:rFonts w:eastAsia="Times New Roman"/>
                <w:lang w:val="en-US" w:eastAsia="pl-PL"/>
              </w:rPr>
              <w:t xml:space="preserve"> </w:t>
            </w:r>
          </w:p>
          <w:p w:rsidR="003C337D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3F4E07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3F4E07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 w:rsidRPr="003F4E07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3F4E07">
              <w:rPr>
                <w:rFonts w:eastAsia="Times New Roman"/>
                <w:b/>
                <w:bCs/>
                <w:lang w:val="en-US" w:eastAsia="pl-PL"/>
              </w:rPr>
              <w:t xml:space="preserve">in Polish </w:t>
            </w:r>
            <w:proofErr w:type="spellStart"/>
            <w:r w:rsidR="00E25E83" w:rsidRPr="003F4E07">
              <w:rPr>
                <w:b/>
                <w:lang w:val="en-US"/>
              </w:rPr>
              <w:t>Efektywne</w:t>
            </w:r>
            <w:proofErr w:type="spellEnd"/>
            <w:r w:rsidR="00E25E83" w:rsidRPr="003F4E07">
              <w:rPr>
                <w:b/>
                <w:lang w:val="en-US"/>
              </w:rPr>
              <w:t xml:space="preserve"> </w:t>
            </w:r>
            <w:proofErr w:type="spellStart"/>
            <w:r w:rsidR="00E25E83" w:rsidRPr="003F4E07">
              <w:rPr>
                <w:b/>
                <w:color w:val="000000"/>
                <w:lang w:val="en-US"/>
              </w:rPr>
              <w:t>wykorzystanie</w:t>
            </w:r>
            <w:proofErr w:type="spellEnd"/>
            <w:r w:rsidR="00E25E83" w:rsidRPr="003F4E07">
              <w:rPr>
                <w:b/>
                <w:color w:val="000000"/>
                <w:lang w:val="en-US"/>
              </w:rPr>
              <w:t xml:space="preserve"> </w:t>
            </w:r>
            <w:proofErr w:type="spellStart"/>
            <w:r w:rsidR="00E25E83" w:rsidRPr="003F4E07">
              <w:rPr>
                <w:b/>
                <w:color w:val="000000"/>
                <w:lang w:val="en-US"/>
              </w:rPr>
              <w:t>internetu</w:t>
            </w:r>
            <w:proofErr w:type="spellEnd"/>
            <w:r w:rsidR="00E25E83" w:rsidRPr="003F4E07">
              <w:rPr>
                <w:b/>
                <w:color w:val="000000"/>
                <w:lang w:val="en-US"/>
              </w:rPr>
              <w:t xml:space="preserve"> w </w:t>
            </w:r>
            <w:proofErr w:type="spellStart"/>
            <w:r w:rsidR="00E25E83" w:rsidRPr="003F4E07">
              <w:rPr>
                <w:b/>
                <w:color w:val="000000"/>
                <w:lang w:val="en-US"/>
              </w:rPr>
              <w:t>biznesie</w:t>
            </w:r>
            <w:proofErr w:type="spellEnd"/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in English </w:t>
            </w:r>
            <w:r w:rsidR="00E25E83" w:rsidRPr="00570482">
              <w:rPr>
                <w:b/>
                <w:lang w:val="en-GB"/>
              </w:rPr>
              <w:t>Effective techniques of using internet in business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Main</w:t>
            </w:r>
            <w:r w:rsidR="00CA2DA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field</w:t>
            </w:r>
            <w:r w:rsidR="00CA2DA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of study (if applicable): </w:t>
            </w:r>
            <w:r w:rsidR="00E25E83">
              <w:rPr>
                <w:rFonts w:eastAsia="Times New Roman"/>
                <w:b/>
                <w:bCs/>
                <w:lang w:val="en-US" w:eastAsia="pl-PL"/>
              </w:rPr>
              <w:t>Management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:rsid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E25E83">
              <w:rPr>
                <w:rFonts w:eastAsia="Times New Roman"/>
                <w:b/>
                <w:bCs/>
                <w:lang w:val="en-US" w:eastAsia="pl-PL"/>
              </w:rPr>
              <w:t>Business Management</w:t>
            </w:r>
          </w:p>
          <w:p w:rsidR="003C337D" w:rsidRPr="00551CD3" w:rsidRDefault="00E25E8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 xml:space="preserve">Profile: academic 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Level and form of studies: </w:t>
            </w:r>
            <w:r w:rsidR="00E25E83">
              <w:rPr>
                <w:rFonts w:eastAsia="Times New Roman"/>
                <w:b/>
                <w:bCs/>
                <w:lang w:val="en-US" w:eastAsia="pl-PL"/>
              </w:rPr>
              <w:t>1st</w:t>
            </w:r>
            <w:r w:rsidR="00E25E83" w:rsidRPr="00551CD3">
              <w:rPr>
                <w:rFonts w:eastAsia="Times New Roman"/>
                <w:b/>
                <w:bCs/>
                <w:lang w:val="en-US" w:eastAsia="pl-PL"/>
              </w:rPr>
              <w:t xml:space="preserve"> level, full-time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Kind of subject: optional 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Subject code </w:t>
            </w:r>
            <w:r w:rsidR="00E25E83">
              <w:rPr>
                <w:rFonts w:eastAsia="Times New Roman"/>
                <w:b/>
                <w:bCs/>
                <w:lang w:val="en-US" w:eastAsia="pl-PL"/>
              </w:rPr>
              <w:t>IEZ</w:t>
            </w:r>
            <w:r w:rsidR="003F4E07">
              <w:rPr>
                <w:rFonts w:eastAsia="Times New Roman"/>
                <w:b/>
                <w:bCs/>
                <w:lang w:val="en-US" w:eastAsia="pl-PL"/>
              </w:rPr>
              <w:t>1235</w:t>
            </w:r>
          </w:p>
          <w:p w:rsidR="00551CD3" w:rsidRPr="00551CD3" w:rsidRDefault="00551CD3" w:rsidP="00E25E8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Group of courses NO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51"/>
        <w:gridCol w:w="1358"/>
        <w:gridCol w:w="1358"/>
        <w:gridCol w:w="1038"/>
        <w:gridCol w:w="806"/>
        <w:gridCol w:w="874"/>
      </w:tblGrid>
      <w:tr w:rsidR="00551CD3" w:rsidRPr="00551CD3" w:rsidTr="00551CD3"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551CD3" w:rsidRPr="00E25E8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F4E07" w:rsidRDefault="00E25E83" w:rsidP="00E25E83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3F4E07">
              <w:rPr>
                <w:rFonts w:eastAsia="Times New Roman"/>
                <w:b/>
                <w:lang w:val="en-US" w:eastAsia="pl-PL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F4E07" w:rsidRDefault="00E25E83" w:rsidP="00E25E83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3F4E07">
              <w:rPr>
                <w:rFonts w:eastAsia="Times New Roman"/>
                <w:b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E25E8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F4E07" w:rsidRDefault="00E25E83" w:rsidP="00E25E83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3F4E07">
              <w:rPr>
                <w:rFonts w:eastAsia="Times New Roman"/>
                <w:b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F4E07" w:rsidRDefault="00E25E83" w:rsidP="00E25E83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3F4E07">
              <w:rPr>
                <w:rFonts w:eastAsia="Times New Roman"/>
                <w:b/>
                <w:lang w:val="en-US" w:eastAsia="pl-PL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:rsidTr="003F4E0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F4E07" w:rsidRDefault="00E25E83" w:rsidP="00E25E83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proofErr w:type="spellStart"/>
            <w:r w:rsidRPr="003F4E07">
              <w:rPr>
                <w:rFonts w:eastAsia="Times New Roman"/>
                <w:b/>
                <w:sz w:val="20"/>
                <w:lang w:eastAsia="pl-PL"/>
              </w:rPr>
              <w:t>C</w:t>
            </w:r>
            <w:r w:rsidR="00551CD3" w:rsidRPr="003F4E07">
              <w:rPr>
                <w:rFonts w:eastAsia="Times New Roman"/>
                <w:b/>
                <w:sz w:val="20"/>
                <w:lang w:eastAsia="pl-PL"/>
              </w:rPr>
              <w:t>rediting</w:t>
            </w:r>
            <w:proofErr w:type="spellEnd"/>
            <w:r w:rsidR="00551CD3" w:rsidRPr="003F4E07">
              <w:rPr>
                <w:rFonts w:eastAsia="Times New Roman"/>
                <w:b/>
                <w:sz w:val="20"/>
                <w:lang w:eastAsia="pl-PL"/>
              </w:rPr>
              <w:t xml:space="preserve"> with </w:t>
            </w:r>
            <w:proofErr w:type="spellStart"/>
            <w:r w:rsidR="00551CD3" w:rsidRPr="003F4E07">
              <w:rPr>
                <w:rFonts w:eastAsia="Times New Roman"/>
                <w:b/>
                <w:sz w:val="20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F4E07" w:rsidRDefault="00E25E83" w:rsidP="00E25E83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proofErr w:type="spellStart"/>
            <w:r w:rsidRPr="003F4E07">
              <w:rPr>
                <w:rFonts w:eastAsia="Times New Roman"/>
                <w:b/>
                <w:sz w:val="20"/>
                <w:lang w:eastAsia="pl-PL"/>
              </w:rPr>
              <w:t>C</w:t>
            </w:r>
            <w:r w:rsidR="00551CD3" w:rsidRPr="003F4E07">
              <w:rPr>
                <w:rFonts w:eastAsia="Times New Roman"/>
                <w:b/>
                <w:sz w:val="20"/>
                <w:lang w:eastAsia="pl-PL"/>
              </w:rPr>
              <w:t>rediting</w:t>
            </w:r>
            <w:proofErr w:type="spellEnd"/>
            <w:r w:rsidR="00551CD3" w:rsidRPr="003F4E07">
              <w:rPr>
                <w:rFonts w:eastAsia="Times New Roman"/>
                <w:b/>
                <w:sz w:val="20"/>
                <w:lang w:eastAsia="pl-PL"/>
              </w:rPr>
              <w:t xml:space="preserve"> with </w:t>
            </w:r>
            <w:proofErr w:type="spellStart"/>
            <w:r w:rsidR="00551CD3" w:rsidRPr="003F4E07">
              <w:rPr>
                <w:rFonts w:eastAsia="Times New Roman"/>
                <w:b/>
                <w:sz w:val="20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3F4E0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CA2DA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For group of courses mark </w:t>
            </w:r>
            <w:r w:rsidR="00CA2DA5" w:rsidRPr="00551CD3">
              <w:rPr>
                <w:rFonts w:eastAsia="Times New Roman"/>
                <w:sz w:val="22"/>
                <w:lang w:val="en-US" w:eastAsia="pl-PL"/>
              </w:rPr>
              <w:t>final course</w:t>
            </w:r>
            <w:r w:rsidR="00CA2DA5">
              <w:rPr>
                <w:rFonts w:eastAsia="Times New Roman"/>
                <w:sz w:val="22"/>
                <w:lang w:val="en-US" w:eastAsia="pl-PL"/>
              </w:rPr>
              <w:t xml:space="preserve"> with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 xml:space="preserve">(X)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F4E07" w:rsidRDefault="00551CD3" w:rsidP="00E25E83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F4E07" w:rsidRDefault="00551CD3" w:rsidP="00E25E83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F4E07" w:rsidRDefault="00E25E83" w:rsidP="00E25E83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r w:rsidRPr="003F4E07">
              <w:rPr>
                <w:rFonts w:eastAsia="Times New Roman"/>
                <w:b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F4E07" w:rsidRDefault="00E25E83" w:rsidP="00E25E83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r w:rsidRPr="003F4E07">
              <w:rPr>
                <w:rFonts w:eastAsia="Times New Roman"/>
                <w:b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E25E8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F4E07" w:rsidRDefault="00551CD3" w:rsidP="00E25E83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F4E07" w:rsidRDefault="00E25E83" w:rsidP="00E25E83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3F4E07">
              <w:rPr>
                <w:rFonts w:eastAsia="Times New Roman"/>
                <w:b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E25E8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 w:rsidR="00AA13D5">
              <w:rPr>
                <w:rFonts w:eastAsia="Times New Roman"/>
                <w:sz w:val="20"/>
                <w:lang w:val="en-US" w:eastAsia="pl-PL"/>
              </w:rPr>
              <w:t>BK</w:t>
            </w:r>
            <w:r w:rsidRPr="00551CD3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F4E07" w:rsidRDefault="00E25E83" w:rsidP="00E25E83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3F4E07">
              <w:rPr>
                <w:rFonts w:eastAsia="Times New Roman"/>
                <w:b/>
                <w:lang w:val="en-US" w:eastAsia="pl-PL"/>
              </w:rPr>
              <w:t>0,5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F4E07" w:rsidRDefault="00E25E83" w:rsidP="00E25E83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3F4E07">
              <w:rPr>
                <w:rFonts w:eastAsia="Times New Roman"/>
                <w:b/>
                <w:lang w:val="en-US" w:eastAsia="pl-PL"/>
              </w:rPr>
              <w:t>1</w:t>
            </w:r>
            <w:r w:rsidR="003F4E07">
              <w:rPr>
                <w:rFonts w:eastAsia="Times New Roman"/>
                <w:b/>
                <w:lang w:val="en-US" w:eastAsia="pl-PL"/>
              </w:rPr>
              <w:t>,0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bookmarkStart w:id="2" w:name="_GoBack"/>
      <w:bookmarkEnd w:id="2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551CD3" w:rsidRPr="00551CD3" w:rsidRDefault="00551CD3" w:rsidP="00551CD3">
            <w:pPr>
              <w:spacing w:after="0" w:line="240" w:lineRule="auto"/>
              <w:ind w:left="720" w:hanging="700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 xml:space="preserve">1. </w:t>
            </w:r>
            <w:proofErr w:type="spellStart"/>
            <w:r w:rsidR="00E25E83">
              <w:rPr>
                <w:rFonts w:eastAsia="Times New Roman"/>
                <w:lang w:eastAsia="pl-PL"/>
              </w:rPr>
              <w:t>none</w:t>
            </w:r>
            <w:proofErr w:type="spellEnd"/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 xml:space="preserve">2. 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 xml:space="preserve">3. 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3F4E07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25E8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bookmarkStart w:id="4" w:name="table04"/>
            <w:bookmarkEnd w:id="4"/>
            <w:r w:rsidRPr="00E25E83">
              <w:rPr>
                <w:rFonts w:eastAsia="Times New Roman"/>
                <w:b/>
                <w:bCs/>
                <w:sz w:val="22"/>
                <w:lang w:val="en-GB" w:eastAsia="pl-PL"/>
              </w:rPr>
              <w:t>SUBJECT OBJECTIVES</w:t>
            </w:r>
          </w:p>
          <w:p w:rsidR="00E25E83" w:rsidRPr="00103FFC" w:rsidRDefault="00E25E83" w:rsidP="00E25E83">
            <w:pPr>
              <w:spacing w:after="0" w:line="240" w:lineRule="auto"/>
              <w:rPr>
                <w:lang w:val="en-US"/>
              </w:rPr>
            </w:pPr>
            <w:r w:rsidRPr="00103FFC">
              <w:rPr>
                <w:rStyle w:val="hps"/>
                <w:lang w:val="en-US"/>
              </w:rPr>
              <w:t>C1</w:t>
            </w:r>
            <w:r w:rsidRPr="00103FFC">
              <w:rPr>
                <w:lang w:val="en-US"/>
              </w:rPr>
              <w:t xml:space="preserve"> </w:t>
            </w:r>
            <w:r w:rsidRPr="00103FFC">
              <w:rPr>
                <w:rStyle w:val="hps"/>
                <w:lang w:val="en-US"/>
              </w:rPr>
              <w:t>Familiarize students</w:t>
            </w:r>
            <w:r w:rsidRPr="00103FFC">
              <w:rPr>
                <w:lang w:val="en-US"/>
              </w:rPr>
              <w:t xml:space="preserve"> </w:t>
            </w:r>
            <w:r w:rsidRPr="00103FFC">
              <w:rPr>
                <w:rStyle w:val="hps"/>
                <w:lang w:val="en-US"/>
              </w:rPr>
              <w:t>with advanced</w:t>
            </w:r>
            <w:r w:rsidRPr="00103FFC">
              <w:rPr>
                <w:lang w:val="en-US"/>
              </w:rPr>
              <w:t xml:space="preserve"> </w:t>
            </w:r>
            <w:r w:rsidRPr="00103FFC">
              <w:rPr>
                <w:rStyle w:val="hps"/>
                <w:lang w:val="en-US"/>
              </w:rPr>
              <w:t>methods of</w:t>
            </w:r>
            <w:r w:rsidRPr="00103FFC">
              <w:rPr>
                <w:lang w:val="en-US"/>
              </w:rPr>
              <w:t xml:space="preserve"> </w:t>
            </w:r>
            <w:r w:rsidRPr="00103FFC">
              <w:rPr>
                <w:rStyle w:val="hps"/>
                <w:lang w:val="en-US"/>
              </w:rPr>
              <w:t>use of the Internet</w:t>
            </w:r>
            <w:r w:rsidRPr="00103FFC">
              <w:rPr>
                <w:lang w:val="en-US"/>
              </w:rPr>
              <w:t xml:space="preserve"> </w:t>
            </w:r>
            <w:r w:rsidRPr="00103FFC">
              <w:rPr>
                <w:rStyle w:val="hps"/>
                <w:lang w:val="en-US"/>
              </w:rPr>
              <w:t>in business.</w:t>
            </w:r>
            <w:r w:rsidRPr="00103FFC">
              <w:rPr>
                <w:lang w:val="en-US"/>
              </w:rPr>
              <w:t xml:space="preserve"> </w:t>
            </w:r>
          </w:p>
          <w:p w:rsidR="00551CD3" w:rsidRPr="00E25E83" w:rsidRDefault="00E25E83" w:rsidP="00E25E8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103FFC">
              <w:rPr>
                <w:rStyle w:val="hps"/>
                <w:lang w:val="en-US"/>
              </w:rPr>
              <w:t>C2</w:t>
            </w:r>
            <w:r w:rsidRPr="00103FFC">
              <w:rPr>
                <w:lang w:val="en-US"/>
              </w:rPr>
              <w:t xml:space="preserve"> </w:t>
            </w:r>
            <w:r w:rsidRPr="00103FFC">
              <w:rPr>
                <w:rStyle w:val="hps"/>
                <w:lang w:val="en-US"/>
              </w:rPr>
              <w:t>Presenting</w:t>
            </w:r>
            <w:r w:rsidRPr="00103FFC">
              <w:rPr>
                <w:lang w:val="en-US"/>
              </w:rPr>
              <w:t xml:space="preserve"> </w:t>
            </w:r>
            <w:r w:rsidRPr="00103FFC">
              <w:rPr>
                <w:rStyle w:val="hps"/>
                <w:lang w:val="en-US"/>
              </w:rPr>
              <w:t>students with</w:t>
            </w:r>
            <w:r w:rsidRPr="00103FFC">
              <w:rPr>
                <w:lang w:val="en-US"/>
              </w:rPr>
              <w:t xml:space="preserve"> </w:t>
            </w:r>
            <w:r w:rsidRPr="00103FFC">
              <w:rPr>
                <w:rStyle w:val="hps"/>
                <w:lang w:val="en-US"/>
              </w:rPr>
              <w:t>significant from the point</w:t>
            </w:r>
            <w:r w:rsidRPr="00103FFC">
              <w:rPr>
                <w:lang w:val="en-US"/>
              </w:rPr>
              <w:t xml:space="preserve"> </w:t>
            </w:r>
            <w:r w:rsidRPr="00103FFC">
              <w:rPr>
                <w:rStyle w:val="hps"/>
                <w:lang w:val="en-US"/>
              </w:rPr>
              <w:t>of view of</w:t>
            </w:r>
            <w:r w:rsidRPr="00103FFC">
              <w:rPr>
                <w:lang w:val="en-US"/>
              </w:rPr>
              <w:t xml:space="preserve"> </w:t>
            </w:r>
            <w:r w:rsidRPr="00103FFC">
              <w:rPr>
                <w:rStyle w:val="hps"/>
                <w:lang w:val="en-US"/>
              </w:rPr>
              <w:t>business</w:t>
            </w:r>
            <w:r w:rsidRPr="00103FFC">
              <w:rPr>
                <w:lang w:val="en-US"/>
              </w:rPr>
              <w:t xml:space="preserve"> </w:t>
            </w:r>
            <w:r w:rsidRPr="00103FFC">
              <w:rPr>
                <w:rStyle w:val="hps"/>
                <w:lang w:val="en-US"/>
              </w:rPr>
              <w:t>data on</w:t>
            </w:r>
            <w:r w:rsidRPr="00103FFC">
              <w:rPr>
                <w:lang w:val="en-US"/>
              </w:rPr>
              <w:t xml:space="preserve"> </w:t>
            </w:r>
            <w:r w:rsidRPr="00103FFC">
              <w:rPr>
                <w:rStyle w:val="hps"/>
                <w:lang w:val="en-US"/>
              </w:rPr>
              <w:t>electronic commerce</w:t>
            </w:r>
          </w:p>
        </w:tc>
      </w:tr>
    </w:tbl>
    <w:p w:rsidR="00551CD3" w:rsidRPr="00E25E83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 xml:space="preserve">SUBJECT </w:t>
            </w:r>
            <w:r w:rsidR="00A30DD8">
              <w:rPr>
                <w:rFonts w:eastAsia="Times New Roman"/>
                <w:b/>
                <w:bCs/>
                <w:sz w:val="22"/>
                <w:lang w:val="en-US" w:eastAsia="pl-PL"/>
              </w:rPr>
              <w:t>LEARNING OUTCOMES</w:t>
            </w:r>
          </w:p>
          <w:p w:rsidR="00367696" w:rsidRPr="00551CD3" w:rsidRDefault="00367696" w:rsidP="00367696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knowledge:</w:t>
            </w:r>
          </w:p>
          <w:p w:rsidR="00367696" w:rsidRPr="00103FFC" w:rsidRDefault="00367696" w:rsidP="0036769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103FFC">
              <w:rPr>
                <w:rFonts w:eastAsia="Times New Roman"/>
                <w:lang w:val="en-US" w:eastAsia="pl-PL"/>
              </w:rPr>
              <w:t>PE</w:t>
            </w:r>
            <w:r>
              <w:rPr>
                <w:rFonts w:eastAsia="Times New Roman"/>
                <w:lang w:val="en-US" w:eastAsia="pl-PL"/>
              </w:rPr>
              <w:t>U</w:t>
            </w:r>
            <w:r w:rsidRPr="00103FFC">
              <w:rPr>
                <w:rFonts w:eastAsia="Times New Roman"/>
                <w:lang w:val="en-US" w:eastAsia="pl-PL"/>
              </w:rPr>
              <w:t xml:space="preserve">_W01 student knows and understands the nature of information and knowledge management in a virtual organization. Understand the concept of data, information and web sites. </w:t>
            </w:r>
          </w:p>
          <w:p w:rsidR="00367696" w:rsidRPr="00103FFC" w:rsidRDefault="00367696" w:rsidP="0036769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PEU</w:t>
            </w:r>
            <w:r w:rsidRPr="00103FFC">
              <w:rPr>
                <w:rFonts w:eastAsia="Times New Roman"/>
                <w:lang w:val="en-US" w:eastAsia="pl-PL"/>
              </w:rPr>
              <w:t xml:space="preserve">_W02 The student understands the importance of Internet marketing and e-commerce enterprise. </w:t>
            </w:r>
          </w:p>
          <w:p w:rsidR="00367696" w:rsidRPr="00103FFC" w:rsidRDefault="00367696" w:rsidP="0036769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PEU</w:t>
            </w:r>
            <w:r w:rsidRPr="00103FFC">
              <w:rPr>
                <w:rFonts w:eastAsia="Times New Roman"/>
                <w:lang w:val="en-US" w:eastAsia="pl-PL"/>
              </w:rPr>
              <w:t xml:space="preserve">_W03 student knows the basic models and processes of the enterprise using the Internet. </w:t>
            </w:r>
          </w:p>
          <w:p w:rsidR="00367696" w:rsidRPr="00582C6C" w:rsidRDefault="00367696" w:rsidP="0036769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PEU</w:t>
            </w:r>
            <w:r w:rsidRPr="00103FFC">
              <w:rPr>
                <w:rFonts w:eastAsia="Times New Roman"/>
                <w:lang w:val="en-US" w:eastAsia="pl-PL"/>
              </w:rPr>
              <w:t>_W04 student he met online service management systems in the enterprise</w:t>
            </w:r>
          </w:p>
          <w:p w:rsidR="00367696" w:rsidRPr="00103FFC" w:rsidRDefault="00367696" w:rsidP="0036769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  <w:p w:rsidR="00367696" w:rsidRPr="00E0564C" w:rsidRDefault="00367696" w:rsidP="00367696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E0564C">
              <w:rPr>
                <w:rFonts w:eastAsia="Times New Roman"/>
                <w:lang w:val="en-US" w:eastAsia="pl-PL"/>
              </w:rPr>
              <w:lastRenderedPageBreak/>
              <w:t>relating to skills:</w:t>
            </w:r>
          </w:p>
          <w:p w:rsidR="00367696" w:rsidRPr="00103FFC" w:rsidRDefault="00367696" w:rsidP="00367696">
            <w:pPr>
              <w:spacing w:after="0" w:line="240" w:lineRule="auto"/>
              <w:ind w:left="700" w:hanging="700"/>
              <w:rPr>
                <w:rStyle w:val="hps"/>
                <w:lang w:val="en-US"/>
              </w:rPr>
            </w:pPr>
            <w:r>
              <w:rPr>
                <w:rStyle w:val="hps"/>
                <w:lang w:val="en-US"/>
              </w:rPr>
              <w:t>PEU</w:t>
            </w:r>
            <w:r w:rsidRPr="00103FFC">
              <w:rPr>
                <w:rStyle w:val="hps"/>
                <w:lang w:val="en-US"/>
              </w:rPr>
              <w:t>_U01</w:t>
            </w:r>
            <w:r w:rsidRPr="00103FFC">
              <w:rPr>
                <w:lang w:val="en-US"/>
              </w:rPr>
              <w:t xml:space="preserve"> </w:t>
            </w:r>
            <w:r w:rsidRPr="00103FFC">
              <w:rPr>
                <w:rStyle w:val="hps"/>
                <w:lang w:val="en-US"/>
              </w:rPr>
              <w:t>student is able to</w:t>
            </w:r>
            <w:r w:rsidRPr="00103FFC">
              <w:rPr>
                <w:lang w:val="en-US"/>
              </w:rPr>
              <w:t xml:space="preserve"> </w:t>
            </w:r>
            <w:r w:rsidRPr="00103FFC">
              <w:rPr>
                <w:rStyle w:val="hps"/>
                <w:lang w:val="en-US"/>
              </w:rPr>
              <w:t>analyze</w:t>
            </w:r>
            <w:r w:rsidRPr="00103FFC">
              <w:rPr>
                <w:lang w:val="en-US"/>
              </w:rPr>
              <w:t xml:space="preserve"> </w:t>
            </w:r>
            <w:r w:rsidRPr="00103FFC">
              <w:rPr>
                <w:rStyle w:val="hps"/>
                <w:lang w:val="en-US"/>
              </w:rPr>
              <w:t>Internet service</w:t>
            </w:r>
            <w:r w:rsidRPr="00103FFC">
              <w:rPr>
                <w:lang w:val="en-US"/>
              </w:rPr>
              <w:t xml:space="preserve"> </w:t>
            </w:r>
            <w:r w:rsidRPr="00103FFC">
              <w:rPr>
                <w:rStyle w:val="hps"/>
                <w:lang w:val="en-US"/>
              </w:rPr>
              <w:t>management processes</w:t>
            </w:r>
            <w:r w:rsidRPr="00103FFC">
              <w:rPr>
                <w:lang w:val="en-US"/>
              </w:rPr>
              <w:t xml:space="preserve">, </w:t>
            </w:r>
            <w:r w:rsidRPr="00103FFC">
              <w:rPr>
                <w:rStyle w:val="hps"/>
                <w:lang w:val="en-US"/>
              </w:rPr>
              <w:t>particularly</w:t>
            </w:r>
            <w:r w:rsidRPr="00103FFC">
              <w:rPr>
                <w:lang w:val="en-US"/>
              </w:rPr>
              <w:t xml:space="preserve"> </w:t>
            </w:r>
            <w:r w:rsidRPr="00103FFC">
              <w:rPr>
                <w:rStyle w:val="hps"/>
                <w:lang w:val="en-US"/>
              </w:rPr>
              <w:t>in terms of</w:t>
            </w:r>
            <w:r w:rsidRPr="00103FFC">
              <w:rPr>
                <w:lang w:val="en-US"/>
              </w:rPr>
              <w:t xml:space="preserve"> </w:t>
            </w:r>
            <w:r w:rsidRPr="00103FFC">
              <w:rPr>
                <w:rStyle w:val="hps"/>
                <w:lang w:val="en-US"/>
              </w:rPr>
              <w:t>economic</w:t>
            </w:r>
          </w:p>
          <w:p w:rsidR="00367696" w:rsidRPr="00103FFC" w:rsidRDefault="00367696" w:rsidP="00367696">
            <w:pPr>
              <w:spacing w:after="0" w:line="240" w:lineRule="auto"/>
              <w:ind w:left="700" w:hanging="700"/>
              <w:rPr>
                <w:rStyle w:val="hps"/>
                <w:lang w:val="en-US"/>
              </w:rPr>
            </w:pPr>
          </w:p>
          <w:p w:rsidR="00367696" w:rsidRPr="00551CD3" w:rsidRDefault="00367696" w:rsidP="00367696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social competences:</w:t>
            </w:r>
          </w:p>
          <w:p w:rsidR="00367696" w:rsidRPr="00E0564C" w:rsidRDefault="00367696" w:rsidP="0036769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PEU</w:t>
            </w:r>
            <w:r w:rsidRPr="00103FFC">
              <w:rPr>
                <w:rFonts w:eastAsia="Times New Roman"/>
                <w:lang w:val="en-US" w:eastAsia="pl-PL"/>
              </w:rPr>
              <w:t>_K01 student is aware of the importance of effective management of Internet service and e-commerce in practice organization, economy and everyday life</w:t>
            </w:r>
          </w:p>
          <w:p w:rsidR="00551CD3" w:rsidRPr="003F4E07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3F4E07">
              <w:rPr>
                <w:rFonts w:eastAsia="Times New Roman"/>
                <w:lang w:val="en-US" w:eastAsia="pl-PL"/>
              </w:rPr>
              <w:t>relating to skills:</w:t>
            </w:r>
          </w:p>
          <w:p w:rsidR="00551CD3" w:rsidRPr="003F4E07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3F4E07">
              <w:rPr>
                <w:rFonts w:eastAsia="Times New Roman"/>
                <w:lang w:val="en-US" w:eastAsia="pl-PL"/>
              </w:rPr>
              <w:t>PE</w:t>
            </w:r>
            <w:r w:rsidR="00A30DD8" w:rsidRPr="003F4E07">
              <w:rPr>
                <w:rFonts w:eastAsia="Times New Roman"/>
                <w:lang w:val="en-US" w:eastAsia="pl-PL"/>
              </w:rPr>
              <w:t>U</w:t>
            </w:r>
            <w:r w:rsidRPr="003F4E07">
              <w:rPr>
                <w:rFonts w:eastAsia="Times New Roman"/>
                <w:lang w:val="en-US" w:eastAsia="pl-PL"/>
              </w:rPr>
              <w:t>_U</w:t>
            </w:r>
            <w:r w:rsidR="00551CD3" w:rsidRPr="003F4E07">
              <w:rPr>
                <w:rFonts w:eastAsia="Times New Roman"/>
                <w:lang w:val="en-US" w:eastAsia="pl-PL"/>
              </w:rPr>
              <w:t>01</w:t>
            </w:r>
          </w:p>
          <w:p w:rsidR="00551CD3" w:rsidRPr="003F4E07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3F4E07">
              <w:rPr>
                <w:rFonts w:eastAsia="Times New Roman"/>
                <w:lang w:val="en-US" w:eastAsia="pl-PL"/>
              </w:rPr>
              <w:t>PE</w:t>
            </w:r>
            <w:r w:rsidR="00A30DD8" w:rsidRPr="003F4E07">
              <w:rPr>
                <w:rFonts w:eastAsia="Times New Roman"/>
                <w:lang w:val="en-US" w:eastAsia="pl-PL"/>
              </w:rPr>
              <w:t>U</w:t>
            </w:r>
            <w:r w:rsidRPr="003F4E07">
              <w:rPr>
                <w:rFonts w:eastAsia="Times New Roman"/>
                <w:lang w:val="en-US" w:eastAsia="pl-PL"/>
              </w:rPr>
              <w:t>_U</w:t>
            </w:r>
            <w:r w:rsidR="00551CD3" w:rsidRPr="003F4E07">
              <w:rPr>
                <w:rFonts w:eastAsia="Times New Roman"/>
                <w:lang w:val="en-US" w:eastAsia="pl-PL"/>
              </w:rPr>
              <w:t>02</w:t>
            </w:r>
          </w:p>
          <w:p w:rsidR="00551CD3" w:rsidRP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…</w:t>
            </w:r>
          </w:p>
          <w:p w:rsidR="00551CD3" w:rsidRP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social competences:</w:t>
            </w:r>
          </w:p>
          <w:p w:rsidR="00551CD3" w:rsidRPr="00CA2DA5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CA2DA5">
              <w:rPr>
                <w:rFonts w:eastAsia="Times New Roman"/>
                <w:lang w:val="en-US" w:eastAsia="pl-PL"/>
              </w:rPr>
              <w:t>PE</w:t>
            </w:r>
            <w:r w:rsidR="00A30DD8" w:rsidRPr="00CA2DA5">
              <w:rPr>
                <w:rFonts w:eastAsia="Times New Roman"/>
                <w:lang w:val="en-US" w:eastAsia="pl-PL"/>
              </w:rPr>
              <w:t>U</w:t>
            </w:r>
            <w:r w:rsidRPr="00CA2DA5">
              <w:rPr>
                <w:rFonts w:eastAsia="Times New Roman"/>
                <w:lang w:val="en-US" w:eastAsia="pl-PL"/>
              </w:rPr>
              <w:t>_K</w:t>
            </w:r>
            <w:r w:rsidR="00551CD3" w:rsidRPr="00CA2DA5">
              <w:rPr>
                <w:rFonts w:eastAsia="Times New Roman"/>
                <w:lang w:val="en-US" w:eastAsia="pl-PL"/>
              </w:rPr>
              <w:t>01</w:t>
            </w:r>
          </w:p>
          <w:p w:rsidR="00551CD3" w:rsidRPr="00551CD3" w:rsidRDefault="00AA13D5" w:rsidP="00367696">
            <w:pPr>
              <w:spacing w:after="0" w:line="240" w:lineRule="auto"/>
              <w:ind w:left="700" w:hanging="700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PE</w:t>
            </w:r>
            <w:r w:rsidR="00A30DD8">
              <w:rPr>
                <w:rFonts w:eastAsia="Times New Roman"/>
                <w:lang w:eastAsia="pl-PL"/>
              </w:rPr>
              <w:t>U</w:t>
            </w:r>
            <w:r>
              <w:rPr>
                <w:rFonts w:eastAsia="Times New Roman"/>
                <w:lang w:eastAsia="pl-PL"/>
              </w:rPr>
              <w:t>_K</w:t>
            </w:r>
            <w:r w:rsidR="00551CD3" w:rsidRPr="00551CD3">
              <w:rPr>
                <w:rFonts w:eastAsia="Times New Roman"/>
                <w:lang w:eastAsia="pl-PL"/>
              </w:rPr>
              <w:t>02</w:t>
            </w:r>
            <w:r w:rsidR="00A30DD8">
              <w:rPr>
                <w:rFonts w:eastAsia="Times New Roman"/>
                <w:lang w:eastAsia="pl-PL"/>
              </w:rPr>
              <w:t xml:space="preserve"> 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551CD3" w:rsidRPr="00551CD3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30DD8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 CONTENT</w:t>
            </w:r>
          </w:p>
        </w:tc>
      </w:tr>
      <w:tr w:rsidR="00551CD3" w:rsidRPr="00551CD3" w:rsidTr="00FA2E7A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8D592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proofErr w:type="spellStart"/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ecture</w:t>
            </w:r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proofErr w:type="spellStart"/>
            <w:r w:rsidRPr="00FA2E7A">
              <w:rPr>
                <w:b/>
                <w:sz w:val="18"/>
                <w:szCs w:val="18"/>
              </w:rPr>
              <w:t>Number</w:t>
            </w:r>
            <w:proofErr w:type="spellEnd"/>
            <w:r w:rsidRPr="00FA2E7A">
              <w:rPr>
                <w:b/>
                <w:sz w:val="18"/>
                <w:szCs w:val="18"/>
              </w:rPr>
              <w:t xml:space="preserve"> of </w:t>
            </w:r>
            <w:proofErr w:type="spellStart"/>
            <w:r w:rsidRPr="00FA2E7A"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551CD3" w:rsidRPr="00367696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 w:rsidR="00551CD3"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367696" w:rsidRDefault="00367696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>
              <w:rPr>
                <w:rStyle w:val="hps"/>
                <w:lang w:val="en-US"/>
              </w:rPr>
              <w:t xml:space="preserve">History of Internet and e-commerce </w:t>
            </w:r>
            <w:r w:rsidRPr="00103FFC">
              <w:rPr>
                <w:rStyle w:val="hps"/>
                <w:lang w:val="en-US"/>
              </w:rPr>
              <w:t>-</w:t>
            </w:r>
            <w:r w:rsidRPr="00103FFC">
              <w:rPr>
                <w:lang w:val="en-US"/>
              </w:rPr>
              <w:t xml:space="preserve"> </w:t>
            </w:r>
            <w:r w:rsidRPr="00103FFC">
              <w:rPr>
                <w:rStyle w:val="hps"/>
                <w:lang w:val="en-US"/>
              </w:rPr>
              <w:t>basic concepts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E1383" w:rsidRDefault="00FE1383" w:rsidP="00FE1383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FE1383">
              <w:rPr>
                <w:rFonts w:eastAsia="Times New Roman"/>
                <w:lang w:val="en-GB" w:eastAsia="pl-PL"/>
              </w:rPr>
              <w:t>1</w:t>
            </w:r>
          </w:p>
        </w:tc>
      </w:tr>
      <w:tr w:rsidR="00551CD3" w:rsidRPr="00367696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 w:rsidR="00551CD3" w:rsidRPr="00FA2E7A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367696" w:rsidRDefault="00367696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>
              <w:rPr>
                <w:rStyle w:val="hps"/>
                <w:lang w:val="en-US"/>
              </w:rPr>
              <w:t>Hosting – classification, functions in business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E1383" w:rsidRDefault="00FE1383" w:rsidP="00FE1383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FE1383">
              <w:rPr>
                <w:rFonts w:eastAsia="Times New Roman"/>
                <w:lang w:val="en-GB" w:eastAsia="pl-PL"/>
              </w:rPr>
              <w:t>2</w:t>
            </w:r>
          </w:p>
        </w:tc>
      </w:tr>
      <w:tr w:rsidR="00551CD3" w:rsidRPr="00367696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 w:rsidR="00551CD3" w:rsidRPr="00FA2E7A">
              <w:rPr>
                <w:rFonts w:eastAsia="Times New Roman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367696" w:rsidRDefault="00367696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673923">
              <w:rPr>
                <w:rStyle w:val="hps"/>
                <w:lang w:val="en-GB"/>
              </w:rPr>
              <w:t xml:space="preserve">E-commerce and e-business – classification, </w:t>
            </w:r>
            <w:r>
              <w:rPr>
                <w:rStyle w:val="hps"/>
                <w:lang w:val="en-GB"/>
              </w:rPr>
              <w:t xml:space="preserve">characterization, </w:t>
            </w:r>
            <w:r>
              <w:rPr>
                <w:rStyle w:val="hps"/>
                <w:lang w:val="en-US"/>
              </w:rPr>
              <w:t>Online stores, classification, statistics, most common solutions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E1383" w:rsidRDefault="00FE1383" w:rsidP="00FE1383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FE1383">
              <w:rPr>
                <w:rFonts w:eastAsia="Times New Roman"/>
                <w:lang w:val="en-GB" w:eastAsia="pl-PL"/>
              </w:rPr>
              <w:t>2</w:t>
            </w:r>
          </w:p>
        </w:tc>
      </w:tr>
      <w:tr w:rsidR="00551CD3" w:rsidRPr="00367696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 w:rsidR="00551CD3"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367696" w:rsidRDefault="00367696" w:rsidP="00367696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Management of online store, a</w:t>
            </w:r>
            <w:r>
              <w:rPr>
                <w:rStyle w:val="hps"/>
                <w:lang w:val="en-US"/>
              </w:rPr>
              <w:t>dvances functionalities of online store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E1383" w:rsidRDefault="00FE1383" w:rsidP="00FE1383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FE1383">
              <w:rPr>
                <w:rFonts w:eastAsia="Times New Roman"/>
                <w:lang w:val="en-GB" w:eastAsia="pl-PL"/>
              </w:rPr>
              <w:t>2</w:t>
            </w:r>
          </w:p>
        </w:tc>
      </w:tr>
      <w:tr w:rsidR="00551CD3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 w:rsidR="00551CD3"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367696" w:rsidP="00367696">
            <w:pPr>
              <w:tabs>
                <w:tab w:val="left" w:pos="1065"/>
              </w:tabs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3B5B9F">
              <w:rPr>
                <w:rStyle w:val="hps"/>
                <w:lang w:val="en-GB"/>
              </w:rPr>
              <w:t>Innovative logistics solutions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E1383" w:rsidRDefault="00FE1383" w:rsidP="00FE138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FE1383">
              <w:rPr>
                <w:rFonts w:eastAsia="Times New Roman"/>
                <w:lang w:eastAsia="pl-PL"/>
              </w:rPr>
              <w:t>2</w:t>
            </w:r>
          </w:p>
        </w:tc>
      </w:tr>
      <w:tr w:rsidR="00551CD3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367696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E1383" w:rsidRDefault="00FE138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103FFC">
              <w:rPr>
                <w:rStyle w:val="hps"/>
                <w:lang w:val="en-US"/>
              </w:rPr>
              <w:t>Methods of</w:t>
            </w:r>
            <w:r w:rsidRPr="00103FFC">
              <w:rPr>
                <w:lang w:val="en-US"/>
              </w:rPr>
              <w:t xml:space="preserve"> </w:t>
            </w:r>
            <w:r w:rsidRPr="00103FFC">
              <w:rPr>
                <w:rStyle w:val="hps"/>
                <w:lang w:val="en-US"/>
              </w:rPr>
              <w:t>internet sales SEO,</w:t>
            </w:r>
            <w:r w:rsidRPr="00103FFC">
              <w:rPr>
                <w:lang w:val="en-US"/>
              </w:rPr>
              <w:t xml:space="preserve"> </w:t>
            </w:r>
            <w:r w:rsidRPr="00103FFC">
              <w:rPr>
                <w:rStyle w:val="hps"/>
                <w:lang w:val="en-US"/>
              </w:rPr>
              <w:t>SEM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E1383" w:rsidRDefault="00FE1383" w:rsidP="00FE138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FE1383">
              <w:rPr>
                <w:rFonts w:eastAsia="Times New Roman"/>
                <w:lang w:eastAsia="pl-PL"/>
              </w:rPr>
              <w:t>2</w:t>
            </w:r>
          </w:p>
        </w:tc>
      </w:tr>
      <w:tr w:rsidR="00551CD3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367696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FE1383" w:rsidP="00FE1383">
            <w:pPr>
              <w:tabs>
                <w:tab w:val="left" w:pos="2400"/>
              </w:tabs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t xml:space="preserve">Google </w:t>
            </w:r>
            <w:proofErr w:type="spellStart"/>
            <w:r>
              <w:t>AdWords</w:t>
            </w:r>
            <w:proofErr w:type="spellEnd"/>
            <w:r>
              <w:t>, Google Merchant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E1383" w:rsidRDefault="00FE1383" w:rsidP="00FE138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FE1383">
              <w:rPr>
                <w:rFonts w:eastAsia="Times New Roman"/>
                <w:lang w:eastAsia="pl-PL"/>
              </w:rPr>
              <w:t>2</w:t>
            </w:r>
          </w:p>
        </w:tc>
      </w:tr>
      <w:tr w:rsidR="00367696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67696" w:rsidRPr="00FA2E7A" w:rsidRDefault="00367696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67696" w:rsidRPr="00FE1383" w:rsidRDefault="00FE1383" w:rsidP="00551CD3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103FFC">
              <w:rPr>
                <w:rStyle w:val="hps"/>
                <w:lang w:val="en-US"/>
              </w:rPr>
              <w:t>Completion of the course</w:t>
            </w:r>
            <w:r w:rsidRPr="00103FFC">
              <w:rPr>
                <w:lang w:val="en-US"/>
              </w:rPr>
              <w:t xml:space="preserve"> </w:t>
            </w:r>
            <w:r w:rsidRPr="00103FFC">
              <w:rPr>
                <w:rStyle w:val="hps"/>
                <w:lang w:val="en-US"/>
              </w:rPr>
              <w:t>- assessment</w:t>
            </w:r>
            <w:r w:rsidRPr="00103FFC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of </w:t>
            </w:r>
            <w:r>
              <w:rPr>
                <w:rStyle w:val="hps"/>
                <w:lang w:val="en-US"/>
              </w:rPr>
              <w:t>prepared</w:t>
            </w:r>
            <w:r w:rsidRPr="00103FFC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web </w:t>
            </w:r>
            <w:r w:rsidRPr="00103FFC">
              <w:rPr>
                <w:rStyle w:val="hps"/>
                <w:lang w:val="en-US"/>
              </w:rPr>
              <w:t>service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7696" w:rsidRPr="00FE1383" w:rsidRDefault="00FE1383" w:rsidP="00FE138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FE1383">
              <w:rPr>
                <w:rFonts w:eastAsia="Times New Roman"/>
                <w:lang w:eastAsia="pl-PL"/>
              </w:rPr>
              <w:t>2</w:t>
            </w:r>
          </w:p>
        </w:tc>
      </w:tr>
      <w:tr w:rsidR="00367696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67696" w:rsidRPr="00FA2E7A" w:rsidRDefault="00367696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67696" w:rsidRPr="00FA2E7A" w:rsidRDefault="00367696" w:rsidP="00551CD3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Total </w:t>
            </w:r>
            <w:proofErr w:type="spellStart"/>
            <w:r w:rsidRPr="00FA2E7A">
              <w:rPr>
                <w:rFonts w:eastAsia="Times New Roman"/>
                <w:sz w:val="22"/>
                <w:szCs w:val="22"/>
                <w:lang w:eastAsia="pl-PL"/>
              </w:rPr>
              <w:t>hours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7696" w:rsidRPr="00FE1383" w:rsidRDefault="00FE1383" w:rsidP="00FE138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FE1383">
              <w:rPr>
                <w:rFonts w:eastAsia="Times New Roman"/>
                <w:lang w:eastAsia="pl-PL"/>
              </w:rPr>
              <w:t>15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7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C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lasses</w:t>
            </w:r>
            <w:proofErr w:type="spellEnd"/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FD58E2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C16304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C16304" w:rsidRDefault="00C16304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C16304">
              <w:rPr>
                <w:rFonts w:eastAsia="Times New Roman"/>
                <w:lang w:val="en-GB" w:eastAsia="pl-PL"/>
              </w:rPr>
              <w:t>Economical aspects of Internet use in business, partner programs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C16304" w:rsidRDefault="00FD58E2" w:rsidP="00FD58E2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551CD3" w:rsidRPr="00695C78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695C78" w:rsidRDefault="00695C78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695C78">
              <w:rPr>
                <w:rFonts w:eastAsia="Times New Roman"/>
                <w:lang w:val="en-GB" w:eastAsia="pl-PL"/>
              </w:rPr>
              <w:t xml:space="preserve">Innovative marketing communication methods </w:t>
            </w:r>
            <w:r>
              <w:rPr>
                <w:rFonts w:eastAsia="Times New Roman"/>
                <w:lang w:val="en-GB" w:eastAsia="pl-PL"/>
              </w:rPr>
              <w:t>–</w:t>
            </w:r>
            <w:r w:rsidRPr="00695C78">
              <w:rPr>
                <w:rFonts w:eastAsia="Times New Roman"/>
                <w:lang w:val="en-GB" w:eastAsia="pl-PL"/>
              </w:rPr>
              <w:t xml:space="preserve"> Y</w:t>
            </w:r>
            <w:r>
              <w:rPr>
                <w:rFonts w:eastAsia="Times New Roman"/>
                <w:lang w:val="en-GB" w:eastAsia="pl-PL"/>
              </w:rPr>
              <w:t>ouTube, Instagram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695C78" w:rsidRDefault="00FD58E2" w:rsidP="00FD58E2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551CD3" w:rsidRPr="00695C78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695C78" w:rsidRDefault="00630979" w:rsidP="00630979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 xml:space="preserve">App online stores </w:t>
            </w:r>
            <w:r w:rsidR="00695C78">
              <w:rPr>
                <w:rFonts w:eastAsia="Times New Roman"/>
                <w:lang w:val="en-GB" w:eastAsia="pl-PL"/>
              </w:rPr>
              <w:t>case studies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695C78" w:rsidRDefault="00FD58E2" w:rsidP="00FD58E2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551CD3" w:rsidRPr="00695C78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695C78" w:rsidRDefault="00695C78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695C78">
              <w:rPr>
                <w:rFonts w:eastAsia="Times New Roman"/>
                <w:lang w:val="en-GB" w:eastAsia="pl-PL"/>
              </w:rPr>
              <w:t>Commercial aspects of Social M</w:t>
            </w:r>
            <w:r>
              <w:rPr>
                <w:rFonts w:eastAsia="Times New Roman"/>
                <w:lang w:val="en-GB" w:eastAsia="pl-PL"/>
              </w:rPr>
              <w:t>edia – case studies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695C78" w:rsidRDefault="00FD58E2" w:rsidP="00FD58E2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551CD3" w:rsidRPr="00695C78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C16304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Cl 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695C78" w:rsidRDefault="00695C78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103FFC">
              <w:rPr>
                <w:rFonts w:eastAsia="Times New Roman"/>
                <w:lang w:val="en-GB" w:eastAsia="pl-PL"/>
              </w:rPr>
              <w:t>Google AdSense, value added of website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695C78" w:rsidRDefault="00FD58E2" w:rsidP="00FD58E2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C16304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Cl 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695C7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103FFC">
              <w:rPr>
                <w:rFonts w:eastAsia="Times New Roman"/>
                <w:lang w:val="en-GB" w:eastAsia="pl-PL"/>
              </w:rPr>
              <w:t>Recommendation systems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D58E2" w:rsidP="00FD58E2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C16304" w:rsidRPr="00695C78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6304" w:rsidRPr="00551CD3" w:rsidRDefault="00C16304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Cl 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6304" w:rsidRPr="00695C78" w:rsidRDefault="00695C78" w:rsidP="00551CD3">
            <w:pPr>
              <w:spacing w:after="0" w:line="240" w:lineRule="auto"/>
              <w:rPr>
                <w:rFonts w:eastAsia="Times New Roman"/>
                <w:sz w:val="22"/>
                <w:lang w:val="en-GB" w:eastAsia="pl-PL"/>
              </w:rPr>
            </w:pPr>
            <w:r>
              <w:rPr>
                <w:rStyle w:val="hps"/>
                <w:lang w:val="en-US"/>
              </w:rPr>
              <w:t>Hosting – classification, functions in business – case studies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6304" w:rsidRPr="00695C78" w:rsidRDefault="00FD58E2" w:rsidP="00FD58E2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C16304" w:rsidRPr="00695C78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6304" w:rsidRPr="00551CD3" w:rsidRDefault="00C16304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Cl 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6304" w:rsidRPr="00695C78" w:rsidRDefault="00695C78" w:rsidP="00D44940">
            <w:pPr>
              <w:spacing w:after="0" w:line="240" w:lineRule="auto"/>
              <w:rPr>
                <w:rFonts w:eastAsia="Times New Roman"/>
                <w:sz w:val="22"/>
                <w:lang w:val="en-GB" w:eastAsia="pl-PL"/>
              </w:rPr>
            </w:pPr>
            <w:r>
              <w:rPr>
                <w:rStyle w:val="hps"/>
                <w:lang w:val="en-US"/>
              </w:rPr>
              <w:t>Internet domains and DNS servers, Internet domains in the context of SEO, how to get and register</w:t>
            </w:r>
            <w:r w:rsidR="0089268D">
              <w:rPr>
                <w:rStyle w:val="hps"/>
                <w:lang w:val="en-US"/>
              </w:rPr>
              <w:t xml:space="preserve"> proper</w:t>
            </w:r>
            <w:r>
              <w:rPr>
                <w:rStyle w:val="hps"/>
                <w:lang w:val="en-US"/>
              </w:rPr>
              <w:t xml:space="preserve"> internet domain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6304" w:rsidRPr="00695C78" w:rsidRDefault="00FD58E2" w:rsidP="00FD58E2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C16304" w:rsidRPr="0089268D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6304" w:rsidRPr="00551CD3" w:rsidRDefault="00C16304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Cl 9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6304" w:rsidRPr="0089268D" w:rsidRDefault="00630979" w:rsidP="0089268D">
            <w:pPr>
              <w:spacing w:after="0" w:line="240" w:lineRule="auto"/>
              <w:rPr>
                <w:rStyle w:val="hps"/>
                <w:lang w:val="en-US"/>
              </w:rPr>
            </w:pPr>
            <w:r>
              <w:rPr>
                <w:rStyle w:val="hps"/>
                <w:lang w:val="en-US"/>
              </w:rPr>
              <w:t>Web traffic monitoring, Google Analytics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6304" w:rsidRPr="0089268D" w:rsidRDefault="00FD58E2" w:rsidP="00FD58E2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630979" w:rsidRPr="00630979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0979" w:rsidRPr="00551CD3" w:rsidRDefault="00630979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Cl 10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0979" w:rsidRPr="0089268D" w:rsidRDefault="00630979" w:rsidP="00B85C89">
            <w:pPr>
              <w:spacing w:after="0" w:line="240" w:lineRule="auto"/>
              <w:rPr>
                <w:rStyle w:val="hps"/>
                <w:lang w:val="en-US"/>
              </w:rPr>
            </w:pPr>
            <w:r w:rsidRPr="0089268D">
              <w:rPr>
                <w:rStyle w:val="hps"/>
                <w:lang w:val="en-US"/>
              </w:rPr>
              <w:t>Cryptocurrencies, Bitcoin, methods of electronic payments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0979" w:rsidRPr="00630979" w:rsidRDefault="00FD58E2" w:rsidP="00FD58E2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630979" w:rsidRPr="00630979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0979" w:rsidRPr="00551CD3" w:rsidRDefault="00630979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Cl 11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0979" w:rsidRPr="00551CD3" w:rsidRDefault="00630979" w:rsidP="00B85C89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 xml:space="preserve">Web 3.0, </w:t>
            </w:r>
            <w:r w:rsidRPr="00630979">
              <w:rPr>
                <w:rFonts w:eastAsia="Times New Roman"/>
                <w:sz w:val="22"/>
                <w:lang w:val="en-GB" w:eastAsia="pl-PL"/>
              </w:rPr>
              <w:t>Intelligent</w:t>
            </w:r>
            <w:r>
              <w:rPr>
                <w:rFonts w:eastAsia="Times New Roman"/>
                <w:sz w:val="22"/>
                <w:lang w:eastAsia="pl-PL"/>
              </w:rPr>
              <w:t xml:space="preserve"> Internet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0979" w:rsidRPr="00630979" w:rsidRDefault="00FD58E2" w:rsidP="00FD58E2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630979" w:rsidRPr="00FD58E2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0979" w:rsidRPr="00551CD3" w:rsidRDefault="00630979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Cl 12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0979" w:rsidRPr="00FD58E2" w:rsidRDefault="00FD58E2" w:rsidP="00FD58E2">
            <w:pPr>
              <w:spacing w:after="0" w:line="240" w:lineRule="auto"/>
              <w:rPr>
                <w:rFonts w:eastAsia="Times New Roman"/>
                <w:sz w:val="22"/>
                <w:lang w:val="en-GB" w:eastAsia="pl-PL"/>
              </w:rPr>
            </w:pPr>
            <w:r w:rsidRPr="00FD58E2">
              <w:rPr>
                <w:rFonts w:eastAsia="Times New Roman"/>
                <w:sz w:val="22"/>
                <w:lang w:val="en-GB" w:eastAsia="pl-PL"/>
              </w:rPr>
              <w:t xml:space="preserve">Price comparison services </w:t>
            </w:r>
            <w:r>
              <w:rPr>
                <w:rFonts w:eastAsia="Times New Roman"/>
                <w:sz w:val="22"/>
                <w:lang w:val="en-GB" w:eastAsia="pl-PL"/>
              </w:rPr>
              <w:t>–</w:t>
            </w:r>
            <w:r w:rsidRPr="00FD58E2">
              <w:rPr>
                <w:rFonts w:eastAsia="Times New Roman"/>
                <w:sz w:val="22"/>
                <w:lang w:val="en-GB" w:eastAsia="pl-PL"/>
              </w:rPr>
              <w:t xml:space="preserve"> functionalities</w:t>
            </w:r>
            <w:r>
              <w:rPr>
                <w:rFonts w:eastAsia="Times New Roman"/>
                <w:sz w:val="22"/>
                <w:lang w:val="en-GB" w:eastAsia="pl-PL"/>
              </w:rPr>
              <w:t xml:space="preserve"> and methods of integration with online store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0979" w:rsidRPr="00FD58E2" w:rsidRDefault="00FD58E2" w:rsidP="00FD58E2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630979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0979" w:rsidRPr="00551CD3" w:rsidRDefault="00630979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Cl 13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0979" w:rsidRPr="00551CD3" w:rsidRDefault="00FD58E2" w:rsidP="00551CD3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 xml:space="preserve">SaaS model – </w:t>
            </w:r>
            <w:proofErr w:type="spellStart"/>
            <w:r>
              <w:rPr>
                <w:rFonts w:eastAsia="Times New Roman"/>
                <w:sz w:val="22"/>
                <w:lang w:eastAsia="pl-PL"/>
              </w:rPr>
              <w:t>case</w:t>
            </w:r>
            <w:proofErr w:type="spellEnd"/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lang w:eastAsia="pl-PL"/>
              </w:rPr>
              <w:t>studies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0979" w:rsidRPr="00551CD3" w:rsidRDefault="00FD58E2" w:rsidP="00FD58E2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630979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0979" w:rsidRPr="00551CD3" w:rsidRDefault="00630979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lastRenderedPageBreak/>
              <w:t>Cl 14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0979" w:rsidRPr="00551CD3" w:rsidRDefault="00FD58E2" w:rsidP="00551CD3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 xml:space="preserve">Software for online </w:t>
            </w:r>
            <w:proofErr w:type="spellStart"/>
            <w:r>
              <w:rPr>
                <w:rFonts w:eastAsia="Times New Roman"/>
                <w:sz w:val="22"/>
                <w:lang w:eastAsia="pl-PL"/>
              </w:rPr>
              <w:t>shops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0979" w:rsidRPr="00551CD3" w:rsidRDefault="00FD58E2" w:rsidP="00FD58E2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630979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0979" w:rsidRPr="00551CD3" w:rsidRDefault="00630979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Cl 15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0979" w:rsidRPr="00551CD3" w:rsidRDefault="00FD58E2" w:rsidP="00551CD3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>
              <w:rPr>
                <w:sz w:val="22"/>
                <w:szCs w:val="22"/>
              </w:rPr>
              <w:t xml:space="preserve">Crowdfunding, </w:t>
            </w:r>
            <w:r w:rsidRPr="008C4471">
              <w:rPr>
                <w:sz w:val="22"/>
                <w:szCs w:val="22"/>
                <w:lang w:val="en-GB"/>
              </w:rPr>
              <w:t>crowdsourcing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0979" w:rsidRPr="00551CD3" w:rsidRDefault="00FD58E2" w:rsidP="00FD58E2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630979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0979" w:rsidRPr="00551CD3" w:rsidRDefault="00630979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0979" w:rsidRPr="00551CD3" w:rsidRDefault="00630979" w:rsidP="00551CD3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0979" w:rsidRPr="00551CD3" w:rsidRDefault="00FD58E2" w:rsidP="00FD58E2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30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8"/>
      <w:bookmarkEnd w:id="8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L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aboratory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…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9"/>
      <w:bookmarkEnd w:id="9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95"/>
      </w:tblGrid>
      <w:tr w:rsidR="00551CD3" w:rsidRPr="00551CD3" w:rsidTr="00FA2E7A">
        <w:trPr>
          <w:trHeight w:val="521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FA2E7A" w:rsidP="00FA2E7A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>
              <w:rPr>
                <w:rFonts w:eastAsia="Times New Roman"/>
                <w:b/>
                <w:bCs/>
                <w:lang w:eastAsia="pl-PL"/>
              </w:rPr>
              <w:t>P</w:t>
            </w:r>
            <w:r w:rsidR="00551CD3" w:rsidRPr="00551CD3">
              <w:rPr>
                <w:rFonts w:eastAsia="Times New Roman"/>
                <w:b/>
                <w:bCs/>
                <w:lang w:eastAsia="pl-PL"/>
              </w:rPr>
              <w:t>roject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proofErr w:type="spellStart"/>
            <w:r w:rsidRPr="00FA2E7A">
              <w:rPr>
                <w:b/>
                <w:sz w:val="18"/>
                <w:szCs w:val="18"/>
              </w:rPr>
              <w:t>Number</w:t>
            </w:r>
            <w:proofErr w:type="spellEnd"/>
            <w:r w:rsidRPr="00FA2E7A">
              <w:rPr>
                <w:b/>
                <w:sz w:val="18"/>
                <w:szCs w:val="18"/>
              </w:rPr>
              <w:t xml:space="preserve"> of </w:t>
            </w:r>
            <w:proofErr w:type="spellStart"/>
            <w:r w:rsidRPr="00FA2E7A"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A2DA5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="00AA13D5"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CA2DA5">
              <w:rPr>
                <w:rFonts w:eastAsia="Times New Roman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A2DA5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="00AA13D5"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CA2DA5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A2DA5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="00AA13D5"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CA2DA5">
              <w:rPr>
                <w:rFonts w:eastAsia="Times New Roman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A2DA5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="00AA13D5"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CA2DA5">
              <w:rPr>
                <w:rFonts w:eastAsia="Times New Roman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20" w:after="20" w:line="1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…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0" w:name="table0A"/>
      <w:bookmarkEnd w:id="10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A2E7A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S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eminar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…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1" w:name="table0B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551CD3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D58E2" w:rsidRDefault="00FD58E2" w:rsidP="00FD58E2">
            <w:pPr>
              <w:spacing w:after="0" w:line="240" w:lineRule="auto"/>
              <w:rPr>
                <w:lang w:val="en-US"/>
              </w:rPr>
            </w:pPr>
            <w:r w:rsidRPr="00103FFC">
              <w:rPr>
                <w:rStyle w:val="hps"/>
                <w:lang w:val="en-US"/>
              </w:rPr>
              <w:t>N1.</w:t>
            </w:r>
            <w:r w:rsidRPr="00103FFC">
              <w:rPr>
                <w:lang w:val="en-US"/>
              </w:rPr>
              <w:t xml:space="preserve"> </w:t>
            </w:r>
            <w:r>
              <w:rPr>
                <w:lang w:val="en-US"/>
              </w:rPr>
              <w:t>Lecture</w:t>
            </w:r>
          </w:p>
          <w:p w:rsidR="00FD58E2" w:rsidRDefault="00FD58E2" w:rsidP="00FD58E2">
            <w:pPr>
              <w:spacing w:after="0" w:line="240" w:lineRule="auto"/>
              <w:rPr>
                <w:rStyle w:val="hps"/>
                <w:lang w:val="en-US"/>
              </w:rPr>
            </w:pPr>
            <w:r>
              <w:rPr>
                <w:lang w:val="en-US"/>
              </w:rPr>
              <w:t xml:space="preserve">N2. </w:t>
            </w:r>
            <w:r w:rsidRPr="00103FFC">
              <w:rPr>
                <w:lang w:val="en-US"/>
              </w:rPr>
              <w:t>M</w:t>
            </w:r>
            <w:r w:rsidRPr="00103FFC">
              <w:rPr>
                <w:rStyle w:val="hps"/>
                <w:lang w:val="en-US"/>
              </w:rPr>
              <w:t>ultimedia presentations</w:t>
            </w:r>
            <w:r w:rsidRPr="00103FFC">
              <w:rPr>
                <w:lang w:val="en-US"/>
              </w:rPr>
              <w:t xml:space="preserve"> </w:t>
            </w:r>
            <w:r w:rsidRPr="00103FFC">
              <w:rPr>
                <w:lang w:val="en-US"/>
              </w:rPr>
              <w:br/>
            </w:r>
            <w:r>
              <w:rPr>
                <w:rStyle w:val="hps"/>
                <w:lang w:val="en-US"/>
              </w:rPr>
              <w:t>N3</w:t>
            </w:r>
            <w:r w:rsidRPr="00103FFC">
              <w:rPr>
                <w:rStyle w:val="hps"/>
                <w:lang w:val="en-US"/>
              </w:rPr>
              <w:t>.</w:t>
            </w:r>
            <w:r w:rsidRPr="00103FFC">
              <w:rPr>
                <w:lang w:val="en-US"/>
              </w:rPr>
              <w:t xml:space="preserve"> </w:t>
            </w:r>
            <w:r w:rsidRPr="00103FFC">
              <w:rPr>
                <w:rStyle w:val="hps"/>
                <w:lang w:val="en-US"/>
              </w:rPr>
              <w:t>The online</w:t>
            </w:r>
            <w:r w:rsidRPr="00103FFC">
              <w:rPr>
                <w:lang w:val="en-US"/>
              </w:rPr>
              <w:t xml:space="preserve"> </w:t>
            </w:r>
            <w:r w:rsidRPr="00103FFC">
              <w:rPr>
                <w:rStyle w:val="hps"/>
                <w:lang w:val="en-US"/>
              </w:rPr>
              <w:t>database</w:t>
            </w:r>
            <w:r w:rsidRPr="00103FFC">
              <w:rPr>
                <w:lang w:val="en-US"/>
              </w:rPr>
              <w:t xml:space="preserve"> </w:t>
            </w:r>
            <w:r w:rsidRPr="00103FFC">
              <w:rPr>
                <w:rStyle w:val="hps"/>
                <w:lang w:val="en-US"/>
              </w:rPr>
              <w:t>of information and knowledge</w:t>
            </w:r>
            <w:r w:rsidRPr="00103FFC">
              <w:rPr>
                <w:lang w:val="en-US"/>
              </w:rPr>
              <w:t xml:space="preserve">. </w:t>
            </w:r>
            <w:r w:rsidRPr="00103FFC">
              <w:rPr>
                <w:lang w:val="en-US"/>
              </w:rPr>
              <w:br/>
            </w:r>
            <w:r w:rsidRPr="00103FFC">
              <w:rPr>
                <w:rStyle w:val="hps"/>
                <w:lang w:val="en-US"/>
              </w:rPr>
              <w:t>N</w:t>
            </w:r>
            <w:r>
              <w:rPr>
                <w:rStyle w:val="hps"/>
                <w:lang w:val="en-US"/>
              </w:rPr>
              <w:t>4</w:t>
            </w:r>
            <w:r w:rsidRPr="00103FFC">
              <w:rPr>
                <w:lang w:val="en-US"/>
              </w:rPr>
              <w:t xml:space="preserve">. </w:t>
            </w:r>
            <w:r w:rsidRPr="00103FFC">
              <w:rPr>
                <w:rStyle w:val="hps"/>
                <w:lang w:val="en-US"/>
              </w:rPr>
              <w:t>Case studies</w:t>
            </w:r>
          </w:p>
          <w:p w:rsidR="00551CD3" w:rsidRPr="00551CD3" w:rsidRDefault="00FD58E2" w:rsidP="00FD58E2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Style w:val="hps"/>
                <w:lang w:val="en-US"/>
              </w:rPr>
              <w:t>N5. Practical exercises</w:t>
            </w:r>
          </w:p>
        </w:tc>
      </w:tr>
    </w:tbl>
    <w:p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 xml:space="preserve">EVALUATION OF SUBJECT </w:t>
      </w:r>
      <w:r w:rsidR="00A30DD8">
        <w:rPr>
          <w:rFonts w:eastAsia="Times New Roman"/>
          <w:b/>
          <w:bCs/>
          <w:sz w:val="22"/>
          <w:lang w:val="en-US" w:eastAsia="pl-PL"/>
        </w:rPr>
        <w:t xml:space="preserve">LEARNING OUTCOMES </w:t>
      </w:r>
      <w:r w:rsidRPr="00551CD3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79"/>
        <w:gridCol w:w="1618"/>
        <w:gridCol w:w="5788"/>
      </w:tblGrid>
      <w:tr w:rsidR="00551CD3" w:rsidRPr="003F4E07" w:rsidTr="00FD58E2"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2" w:name="table0C"/>
            <w:bookmarkEnd w:id="1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1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A30DD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 xml:space="preserve">Learning </w:t>
            </w:r>
            <w:proofErr w:type="spellStart"/>
            <w:r>
              <w:rPr>
                <w:rFonts w:eastAsia="Times New Roman"/>
                <w:sz w:val="22"/>
                <w:lang w:eastAsia="pl-PL"/>
              </w:rPr>
              <w:t>outcomes</w:t>
            </w:r>
            <w:proofErr w:type="spellEnd"/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="00551CD3" w:rsidRPr="00551CD3">
              <w:rPr>
                <w:rFonts w:eastAsia="Times New Roman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5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30DD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Way of evaluating </w:t>
            </w:r>
            <w:r w:rsidR="00A30DD8">
              <w:rPr>
                <w:rFonts w:eastAsia="Times New Roman"/>
                <w:sz w:val="22"/>
                <w:lang w:val="en-US" w:eastAsia="pl-PL"/>
              </w:rPr>
              <w:t xml:space="preserve">learning outcomes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achievement</w:t>
            </w:r>
          </w:p>
        </w:tc>
      </w:tr>
      <w:tr w:rsidR="00FD58E2" w:rsidRPr="003F4E0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D58E2" w:rsidRPr="00551CD3" w:rsidRDefault="00FD58E2" w:rsidP="00AB6A64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D58E2" w:rsidRPr="00FE1EAF" w:rsidRDefault="00FD58E2" w:rsidP="00AB6A64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Pr="00FE1EAF">
              <w:rPr>
                <w:sz w:val="22"/>
                <w:szCs w:val="22"/>
              </w:rPr>
              <w:t>_W01 –W04</w:t>
            </w:r>
          </w:p>
          <w:p w:rsidR="00FD58E2" w:rsidRPr="00551CD3" w:rsidRDefault="00FD58E2" w:rsidP="00AB6A64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sz w:val="22"/>
                <w:szCs w:val="22"/>
              </w:rPr>
              <w:t>PEU</w:t>
            </w:r>
            <w:r w:rsidRPr="00FE1EAF">
              <w:rPr>
                <w:sz w:val="22"/>
                <w:szCs w:val="22"/>
              </w:rPr>
              <w:t>_K01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D58E2" w:rsidRPr="000D3D9C" w:rsidRDefault="00FD58E2" w:rsidP="00AB6A64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103FFC">
              <w:rPr>
                <w:rFonts w:eastAsia="Times New Roman"/>
                <w:lang w:val="en-US" w:eastAsia="pl-PL"/>
              </w:rPr>
              <w:t>Creation and presentation of commercial website</w:t>
            </w:r>
          </w:p>
        </w:tc>
      </w:tr>
      <w:tr w:rsidR="00FD58E2" w:rsidRPr="003F4E07" w:rsidTr="006F37C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D58E2" w:rsidRPr="00551CD3" w:rsidRDefault="00FD58E2" w:rsidP="00AB6A64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58E2" w:rsidRPr="00FE1EAF" w:rsidRDefault="00FD58E2" w:rsidP="00AB6A64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Pr="00FE1EAF">
              <w:rPr>
                <w:sz w:val="22"/>
                <w:szCs w:val="22"/>
              </w:rPr>
              <w:t>_W01 –W04</w:t>
            </w:r>
          </w:p>
          <w:p w:rsidR="00FD58E2" w:rsidRPr="00FE1EAF" w:rsidRDefault="00FD58E2" w:rsidP="00AB6A64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Pr="00FE1EAF">
              <w:rPr>
                <w:sz w:val="22"/>
                <w:szCs w:val="22"/>
              </w:rPr>
              <w:t>_U01</w:t>
            </w:r>
          </w:p>
          <w:p w:rsidR="00FD58E2" w:rsidRPr="00FE1EAF" w:rsidRDefault="00FD58E2" w:rsidP="00AB6A64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Pr="00FE1EAF">
              <w:rPr>
                <w:sz w:val="22"/>
                <w:szCs w:val="22"/>
              </w:rPr>
              <w:t>_K01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D58E2" w:rsidRPr="000D3D9C" w:rsidRDefault="00FD58E2" w:rsidP="00AB6A64">
            <w:pPr>
              <w:tabs>
                <w:tab w:val="left" w:pos="1544"/>
              </w:tabs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103FFC">
              <w:rPr>
                <w:rStyle w:val="hps"/>
                <w:lang w:val="en-US"/>
              </w:rPr>
              <w:t>Activity</w:t>
            </w:r>
            <w:r w:rsidRPr="00103FFC">
              <w:rPr>
                <w:rStyle w:val="shorttext"/>
                <w:lang w:val="en-US"/>
              </w:rPr>
              <w:t>, the presence , practical exercises, d</w:t>
            </w:r>
            <w:r>
              <w:rPr>
                <w:rStyle w:val="shorttext"/>
                <w:lang w:val="en-US"/>
              </w:rPr>
              <w:t>iscussion, paper presentation</w:t>
            </w:r>
          </w:p>
        </w:tc>
      </w:tr>
      <w:tr w:rsidR="00551CD3" w:rsidRPr="003F4E0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F4E07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F4E07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F4E07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FD58E2" w:rsidRPr="003F4E07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D58E2" w:rsidRPr="00FD58E2" w:rsidRDefault="00FD58E2" w:rsidP="00AB6A64">
            <w:pPr>
              <w:rPr>
                <w:vanish/>
                <w:sz w:val="22"/>
                <w:szCs w:val="22"/>
                <w:lang w:val="en-GB"/>
              </w:rPr>
            </w:pPr>
            <w:r w:rsidRPr="00FD58E2">
              <w:rPr>
                <w:sz w:val="22"/>
                <w:szCs w:val="22"/>
                <w:lang w:val="en-GB"/>
              </w:rPr>
              <w:lastRenderedPageBreak/>
              <w:t xml:space="preserve">P (for lecture) = F1  </w:t>
            </w:r>
          </w:p>
          <w:p w:rsidR="00FD58E2" w:rsidRPr="00FD58E2" w:rsidRDefault="00FD58E2" w:rsidP="00FD58E2">
            <w:pPr>
              <w:rPr>
                <w:sz w:val="22"/>
                <w:szCs w:val="22"/>
                <w:lang w:val="en-GB"/>
              </w:rPr>
            </w:pPr>
            <w:r w:rsidRPr="00FD58E2">
              <w:rPr>
                <w:sz w:val="22"/>
                <w:szCs w:val="22"/>
                <w:lang w:val="en-GB"/>
              </w:rPr>
              <w:t>P (for classes) = F2</w:t>
            </w:r>
          </w:p>
        </w:tc>
      </w:tr>
    </w:tbl>
    <w:p w:rsidR="00551CD3" w:rsidRPr="00FD58E2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13" w:name="table0D"/>
      <w:bookmarkEnd w:id="13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FD58E2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FD58E2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D58E2" w:rsidRDefault="00551CD3" w:rsidP="00551CD3">
            <w:pPr>
              <w:spacing w:after="60" w:line="240" w:lineRule="auto"/>
              <w:rPr>
                <w:rFonts w:eastAsia="Times New Roman"/>
                <w:lang w:val="en-GB" w:eastAsia="pl-PL"/>
              </w:rPr>
            </w:pPr>
            <w:r w:rsidRPr="00FD58E2">
              <w:rPr>
                <w:rFonts w:eastAsia="Times New Roman"/>
                <w:b/>
                <w:bCs/>
                <w:caps/>
                <w:u w:val="single"/>
                <w:lang w:val="en-GB" w:eastAsia="pl-PL"/>
              </w:rPr>
              <w:t>PRIMARY LITERATURE:</w:t>
            </w:r>
          </w:p>
          <w:p w:rsidR="00FD58E2" w:rsidRPr="00665836" w:rsidRDefault="00FD58E2" w:rsidP="00FD58E2">
            <w:pPr>
              <w:spacing w:line="240" w:lineRule="auto"/>
              <w:rPr>
                <w:lang w:val="en-GB" w:eastAsia="pl-PL"/>
              </w:rPr>
            </w:pPr>
            <w:r w:rsidRPr="00F20E6A">
              <w:rPr>
                <w:lang w:val="en-GB"/>
              </w:rPr>
              <w:t xml:space="preserve">[1] </w:t>
            </w:r>
            <w:r w:rsidRPr="00F20E6A">
              <w:rPr>
                <w:lang w:val="en-GB" w:eastAsia="pl-PL"/>
              </w:rPr>
              <w:t>Stone, B.</w:t>
            </w:r>
            <w:r>
              <w:rPr>
                <w:lang w:val="en-GB" w:eastAsia="pl-PL"/>
              </w:rPr>
              <w:t>,</w:t>
            </w:r>
            <w:r w:rsidRPr="00F20E6A">
              <w:rPr>
                <w:lang w:val="en-GB" w:eastAsia="pl-PL"/>
              </w:rPr>
              <w:t xml:space="preserve"> 2013. </w:t>
            </w:r>
            <w:r w:rsidRPr="00F20E6A">
              <w:rPr>
                <w:i/>
                <w:iCs/>
                <w:lang w:val="en-GB" w:eastAsia="pl-PL"/>
              </w:rPr>
              <w:t>The everything store: Jeff Bezos and the age of Amazon</w:t>
            </w:r>
            <w:r w:rsidRPr="00F20E6A">
              <w:rPr>
                <w:lang w:val="en-GB" w:eastAsia="pl-PL"/>
              </w:rPr>
              <w:t xml:space="preserve">. </w:t>
            </w:r>
            <w:r w:rsidRPr="00665836">
              <w:rPr>
                <w:lang w:val="en-GB" w:eastAsia="pl-PL"/>
              </w:rPr>
              <w:t>Random House.</w:t>
            </w:r>
          </w:p>
          <w:p w:rsidR="00FD58E2" w:rsidRDefault="00FD58E2" w:rsidP="00FD58E2">
            <w:pPr>
              <w:spacing w:line="240" w:lineRule="auto"/>
            </w:pPr>
            <w:r w:rsidRPr="00665836">
              <w:rPr>
                <w:lang w:val="en-GB"/>
              </w:rPr>
              <w:t xml:space="preserve">[2] Kotler, P., </w:t>
            </w:r>
            <w:proofErr w:type="spellStart"/>
            <w:r w:rsidRPr="00665836">
              <w:rPr>
                <w:lang w:val="en-GB"/>
              </w:rPr>
              <w:t>Kartajaya</w:t>
            </w:r>
            <w:proofErr w:type="spellEnd"/>
            <w:r w:rsidRPr="00665836">
              <w:rPr>
                <w:lang w:val="en-GB"/>
              </w:rPr>
              <w:t xml:space="preserve">, H., &amp; </w:t>
            </w:r>
            <w:proofErr w:type="spellStart"/>
            <w:r w:rsidRPr="00665836">
              <w:rPr>
                <w:lang w:val="en-GB"/>
              </w:rPr>
              <w:t>Setiawan</w:t>
            </w:r>
            <w:proofErr w:type="spellEnd"/>
            <w:r w:rsidRPr="00665836">
              <w:rPr>
                <w:lang w:val="en-GB"/>
              </w:rPr>
              <w:t xml:space="preserve">, I. (2016). </w:t>
            </w:r>
            <w:r w:rsidRPr="00F20E6A">
              <w:rPr>
                <w:i/>
                <w:iCs/>
                <w:lang w:val="en-GB"/>
              </w:rPr>
              <w:t>Marketing 4.0: Moving from traditional to digital</w:t>
            </w:r>
            <w:r w:rsidRPr="00F20E6A">
              <w:rPr>
                <w:lang w:val="en-GB"/>
              </w:rPr>
              <w:t xml:space="preserve">. </w:t>
            </w:r>
            <w:r>
              <w:t xml:space="preserve">John </w:t>
            </w:r>
            <w:proofErr w:type="spellStart"/>
            <w:r>
              <w:t>Wiley</w:t>
            </w:r>
            <w:proofErr w:type="spellEnd"/>
            <w:r>
              <w:t xml:space="preserve"> &amp; Sons.</w:t>
            </w:r>
          </w:p>
          <w:p w:rsidR="00FD58E2" w:rsidRDefault="00FD58E2" w:rsidP="00FD58E2">
            <w:pPr>
              <w:spacing w:line="240" w:lineRule="auto"/>
            </w:pPr>
            <w:r>
              <w:t xml:space="preserve">[3] </w:t>
            </w:r>
            <w:r w:rsidRPr="00DD627D">
              <w:t xml:space="preserve">Tkaczyk J., 2010, Zachowania konsumenckie w środowisku wirtualnym (on-line), w. S. Pilarski, M. </w:t>
            </w:r>
            <w:proofErr w:type="spellStart"/>
            <w:r w:rsidRPr="00DD627D">
              <w:t>Awdziej</w:t>
            </w:r>
            <w:proofErr w:type="spellEnd"/>
            <w:r w:rsidRPr="00DD627D">
              <w:t>, M. Czaplicka, J. Tkaczyk, K. Zięba, Klient i Marketing, UWM, Olsztyn</w:t>
            </w:r>
            <w:r>
              <w:t xml:space="preserve"> </w:t>
            </w:r>
          </w:p>
          <w:p w:rsidR="00FD58E2" w:rsidRDefault="00FD58E2" w:rsidP="00FD58E2">
            <w:pPr>
              <w:spacing w:line="240" w:lineRule="auto"/>
            </w:pPr>
            <w:r>
              <w:t xml:space="preserve">[4] </w:t>
            </w:r>
            <w:proofErr w:type="spellStart"/>
            <w:r w:rsidRPr="00185633">
              <w:t>Markov</w:t>
            </w:r>
            <w:proofErr w:type="spellEnd"/>
            <w:r w:rsidRPr="00185633">
              <w:t xml:space="preserve"> Z., </w:t>
            </w:r>
            <w:proofErr w:type="spellStart"/>
            <w:r w:rsidRPr="00185633">
              <w:t>Larose</w:t>
            </w:r>
            <w:proofErr w:type="spellEnd"/>
            <w:r w:rsidRPr="00185633">
              <w:t xml:space="preserve"> D. T.</w:t>
            </w:r>
            <w:r>
              <w:t>,</w:t>
            </w:r>
            <w:r w:rsidRPr="00185633">
              <w:t xml:space="preserve"> 2009</w:t>
            </w:r>
            <w:r>
              <w:t>,</w:t>
            </w:r>
            <w:r w:rsidRPr="00185633">
              <w:t xml:space="preserve"> Eksploracja zasobów internetowych. Analiza struktury, zawartości i użytkowania sieci WWW. Wydawnictwo Naukowe PWN, </w:t>
            </w:r>
            <w:proofErr w:type="spellStart"/>
            <w:r w:rsidRPr="00185633">
              <w:t>Warszawa.</w:t>
            </w:r>
            <w:r>
              <w:t>http</w:t>
            </w:r>
            <w:proofErr w:type="spellEnd"/>
            <w:r>
              <w:t>://www.loc.gov/global/internet/inet-business.html</w:t>
            </w:r>
            <w:r>
              <w:rPr>
                <w:sz w:val="28"/>
              </w:rPr>
              <w:t>,</w:t>
            </w:r>
          </w:p>
          <w:p w:rsidR="00FD58E2" w:rsidRDefault="00FD58E2" w:rsidP="00FD58E2">
            <w:pPr>
              <w:spacing w:after="60" w:line="240" w:lineRule="auto"/>
            </w:pPr>
            <w:r w:rsidRPr="003F11E4">
              <w:rPr>
                <w:lang w:val="en-US"/>
              </w:rPr>
              <w:t>[</w:t>
            </w:r>
            <w:r>
              <w:rPr>
                <w:lang w:val="en-US"/>
              </w:rPr>
              <w:t xml:space="preserve">5] </w:t>
            </w:r>
            <w:proofErr w:type="spellStart"/>
            <w:r w:rsidRPr="003F11E4">
              <w:rPr>
                <w:lang w:val="en-US"/>
              </w:rPr>
              <w:t>Zwass</w:t>
            </w:r>
            <w:proofErr w:type="spellEnd"/>
            <w:r w:rsidRPr="003F11E4">
              <w:rPr>
                <w:lang w:val="en-US"/>
              </w:rPr>
              <w:t xml:space="preserve">, V., 1996, Electronic commerce: Structures and issues. </w:t>
            </w:r>
            <w:r w:rsidRPr="00665836">
              <w:t xml:space="preserve">International, </w:t>
            </w:r>
            <w:proofErr w:type="spellStart"/>
            <w:r w:rsidRPr="00665836">
              <w:t>Journal</w:t>
            </w:r>
            <w:proofErr w:type="spellEnd"/>
            <w:r w:rsidRPr="00665836">
              <w:t xml:space="preserve"> of </w:t>
            </w:r>
            <w:proofErr w:type="spellStart"/>
            <w:r w:rsidRPr="00665836">
              <w:t>Electronic</w:t>
            </w:r>
            <w:proofErr w:type="spellEnd"/>
            <w:r w:rsidRPr="00665836">
              <w:t xml:space="preserve"> Commerce, 1, 3–23</w:t>
            </w:r>
          </w:p>
          <w:p w:rsidR="00551CD3" w:rsidRPr="00551CD3" w:rsidRDefault="00551CD3" w:rsidP="00FD58E2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SECONDARY LITERATURE:</w:t>
            </w:r>
          </w:p>
          <w:p w:rsidR="00FD58E2" w:rsidRPr="00F20E6A" w:rsidRDefault="00FD58E2" w:rsidP="00FD58E2">
            <w:pPr>
              <w:rPr>
                <w:lang w:eastAsia="pl-PL"/>
              </w:rPr>
            </w:pPr>
            <w:r>
              <w:rPr>
                <w:lang w:eastAsia="pl-PL"/>
              </w:rPr>
              <w:t xml:space="preserve">[1] </w:t>
            </w:r>
            <w:r w:rsidRPr="00F20E6A">
              <w:rPr>
                <w:lang w:eastAsia="pl-PL"/>
              </w:rPr>
              <w:t>Chodak, G.</w:t>
            </w:r>
            <w:r>
              <w:rPr>
                <w:lang w:eastAsia="pl-PL"/>
              </w:rPr>
              <w:t>,</w:t>
            </w:r>
            <w:r w:rsidRPr="00F20E6A">
              <w:rPr>
                <w:lang w:eastAsia="pl-PL"/>
              </w:rPr>
              <w:t xml:space="preserve"> 2014. </w:t>
            </w:r>
            <w:r w:rsidRPr="00F20E6A">
              <w:rPr>
                <w:i/>
                <w:iCs/>
                <w:lang w:eastAsia="pl-PL"/>
              </w:rPr>
              <w:t>Wybrane zagadnienia logistyki w sklepach internetowych:-modele, badania rynku</w:t>
            </w:r>
            <w:r w:rsidRPr="00F20E6A">
              <w:rPr>
                <w:lang w:eastAsia="pl-PL"/>
              </w:rPr>
              <w:t>. Oficyna</w:t>
            </w:r>
            <w:r>
              <w:rPr>
                <w:lang w:eastAsia="pl-PL"/>
              </w:rPr>
              <w:t xml:space="preserve"> Wydawnicza Politechniki Wrocł</w:t>
            </w:r>
            <w:r w:rsidRPr="00F20E6A">
              <w:rPr>
                <w:lang w:eastAsia="pl-PL"/>
              </w:rPr>
              <w:t>awskiej.</w:t>
            </w:r>
          </w:p>
          <w:p w:rsidR="00FD58E2" w:rsidRDefault="00FD58E2" w:rsidP="00FD58E2">
            <w:pPr>
              <w:pStyle w:val="Akapitzlist"/>
              <w:tabs>
                <w:tab w:val="left" w:pos="567"/>
              </w:tabs>
              <w:autoSpaceDE w:val="0"/>
              <w:autoSpaceDN w:val="0"/>
              <w:adjustRightInd w:val="0"/>
              <w:ind w:left="0"/>
              <w:jc w:val="both"/>
            </w:pPr>
            <w:r>
              <w:t xml:space="preserve">[2] </w:t>
            </w:r>
            <w:r w:rsidRPr="009310A0">
              <w:t xml:space="preserve">Kołodziejczyk W., 2010, </w:t>
            </w:r>
            <w:r w:rsidRPr="009310A0">
              <w:rPr>
                <w:bCs/>
              </w:rPr>
              <w:t>Dropshipping (nie tylko dla e-biznesu) w:</w:t>
            </w:r>
            <w:r w:rsidRPr="009310A0">
              <w:t xml:space="preserve"> Szołtysek J., Jedliński, M. (red.) </w:t>
            </w:r>
            <w:r w:rsidRPr="00E049AA">
              <w:t>M. 2010, Logistyka – współczesne wyzwania, Wałbrzych, Wydawnictwo PWSZ Wałbrzych.</w:t>
            </w:r>
          </w:p>
          <w:p w:rsidR="00FD58E2" w:rsidRPr="00665836" w:rsidRDefault="00FD58E2" w:rsidP="00FD58E2">
            <w:pPr>
              <w:rPr>
                <w:lang w:val="en-GB" w:eastAsia="pl-PL"/>
              </w:rPr>
            </w:pPr>
            <w:r w:rsidRPr="00665836">
              <w:rPr>
                <w:lang w:eastAsia="pl-PL"/>
              </w:rPr>
              <w:t xml:space="preserve">[3] Chodak, G., 2020. </w:t>
            </w:r>
            <w:r w:rsidRPr="00F20E6A">
              <w:rPr>
                <w:lang w:val="en-GB" w:eastAsia="pl-PL"/>
              </w:rPr>
              <w:t xml:space="preserve">The problem of shelf-warmers in electronic commerce: a proposed solution. </w:t>
            </w:r>
            <w:r w:rsidRPr="00665836">
              <w:rPr>
                <w:i/>
                <w:iCs/>
                <w:lang w:val="en-GB" w:eastAsia="pl-PL"/>
              </w:rPr>
              <w:t>Information Systems and e-Business Management</w:t>
            </w:r>
            <w:r w:rsidRPr="00665836">
              <w:rPr>
                <w:lang w:val="en-GB" w:eastAsia="pl-PL"/>
              </w:rPr>
              <w:t xml:space="preserve">, </w:t>
            </w:r>
            <w:r w:rsidRPr="00665836">
              <w:rPr>
                <w:i/>
                <w:iCs/>
                <w:lang w:val="en-GB" w:eastAsia="pl-PL"/>
              </w:rPr>
              <w:t>18</w:t>
            </w:r>
            <w:r w:rsidRPr="00665836">
              <w:rPr>
                <w:lang w:val="en-GB" w:eastAsia="pl-PL"/>
              </w:rPr>
              <w:t>(2), 259-280.</w:t>
            </w:r>
          </w:p>
          <w:p w:rsidR="00FD58E2" w:rsidRPr="00FD58E2" w:rsidRDefault="00FD58E2" w:rsidP="00FD58E2">
            <w:pPr>
              <w:pStyle w:val="Akapitzlist"/>
              <w:tabs>
                <w:tab w:val="left" w:pos="567"/>
              </w:tabs>
              <w:autoSpaceDE w:val="0"/>
              <w:autoSpaceDN w:val="0"/>
              <w:adjustRightInd w:val="0"/>
              <w:ind w:left="0"/>
              <w:jc w:val="both"/>
              <w:rPr>
                <w:lang w:val="en-GB"/>
              </w:rPr>
            </w:pPr>
            <w:r w:rsidRPr="00665836">
              <w:rPr>
                <w:lang w:val="en-GB"/>
              </w:rPr>
              <w:t xml:space="preserve">[4] Kim, D.J., 2012. </w:t>
            </w:r>
            <w:r w:rsidRPr="000222B1">
              <w:rPr>
                <w:lang w:val="en-US"/>
              </w:rPr>
              <w:t xml:space="preserve">An investigation of the effect of online consumer trust on expectation, satisfaction, and post-expectation. </w:t>
            </w:r>
            <w:r w:rsidRPr="00FD58E2">
              <w:rPr>
                <w:lang w:val="en-GB"/>
              </w:rPr>
              <w:t>Information Systems and E-Business Man., 10:219–240.</w:t>
            </w:r>
          </w:p>
          <w:p w:rsidR="00551CD3" w:rsidRPr="00FD58E2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lang w:val="en-GB" w:eastAsia="pl-PL"/>
              </w:rPr>
            </w:pPr>
          </w:p>
        </w:tc>
      </w:tr>
      <w:tr w:rsidR="00551CD3" w:rsidRPr="003F4E0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FD58E2" w:rsidRPr="00FD58E2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D58E2" w:rsidRPr="00813723" w:rsidRDefault="00FD58E2" w:rsidP="00AB6A64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Grzegorz Chodak, grzegorz.chodak@pwr.edu.pl</w:t>
            </w:r>
          </w:p>
        </w:tc>
      </w:tr>
    </w:tbl>
    <w:p w:rsidR="00551CD3" w:rsidRPr="00FD58E2" w:rsidRDefault="00551CD3" w:rsidP="00551CD3">
      <w:pPr>
        <w:spacing w:after="0" w:line="240" w:lineRule="auto"/>
        <w:rPr>
          <w:rFonts w:eastAsia="Times New Roman"/>
          <w:lang w:eastAsia="pl-PL"/>
        </w:rPr>
      </w:pPr>
    </w:p>
    <w:p w:rsidR="008E023A" w:rsidRPr="00FD58E2" w:rsidRDefault="008E023A" w:rsidP="00551CD3">
      <w:pPr>
        <w:spacing w:after="0" w:line="240" w:lineRule="auto"/>
        <w:rPr>
          <w:rFonts w:eastAsia="Times New Roman"/>
          <w:lang w:eastAsia="pl-PL"/>
        </w:rPr>
      </w:pPr>
    </w:p>
    <w:p w:rsidR="008E023A" w:rsidRPr="00551CD3" w:rsidRDefault="008E023A" w:rsidP="00551CD3">
      <w:pPr>
        <w:spacing w:after="0" w:line="240" w:lineRule="auto"/>
        <w:rPr>
          <w:rFonts w:eastAsia="Times New Roman"/>
          <w:lang w:val="en-US" w:eastAsia="pl-PL"/>
        </w:rPr>
      </w:pPr>
      <w:r>
        <w:rPr>
          <w:rFonts w:eastAsia="Times New Roman"/>
          <w:lang w:val="en-US" w:eastAsia="pl-PL"/>
        </w:rPr>
        <w:t>*delete if not necessary</w:t>
      </w:r>
    </w:p>
    <w:sectPr w:rsidR="008E023A" w:rsidRPr="00551CD3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103BCA"/>
    <w:rsid w:val="00125A18"/>
    <w:rsid w:val="001503EC"/>
    <w:rsid w:val="0016450C"/>
    <w:rsid w:val="002302A0"/>
    <w:rsid w:val="00367696"/>
    <w:rsid w:val="003B6762"/>
    <w:rsid w:val="003B6C96"/>
    <w:rsid w:val="003B7CCA"/>
    <w:rsid w:val="003C337D"/>
    <w:rsid w:val="003F4E07"/>
    <w:rsid w:val="0055078F"/>
    <w:rsid w:val="00551CD3"/>
    <w:rsid w:val="005E15C5"/>
    <w:rsid w:val="00630979"/>
    <w:rsid w:val="00686555"/>
    <w:rsid w:val="00695C78"/>
    <w:rsid w:val="006F0FC4"/>
    <w:rsid w:val="006F2115"/>
    <w:rsid w:val="00726225"/>
    <w:rsid w:val="0077451C"/>
    <w:rsid w:val="00795A00"/>
    <w:rsid w:val="0089268D"/>
    <w:rsid w:val="008D5923"/>
    <w:rsid w:val="008E023A"/>
    <w:rsid w:val="00946E5B"/>
    <w:rsid w:val="009C0D7F"/>
    <w:rsid w:val="00A30DD8"/>
    <w:rsid w:val="00A407D8"/>
    <w:rsid w:val="00AA13D5"/>
    <w:rsid w:val="00BA602F"/>
    <w:rsid w:val="00C16304"/>
    <w:rsid w:val="00C25E8B"/>
    <w:rsid w:val="00CA2DA5"/>
    <w:rsid w:val="00D44940"/>
    <w:rsid w:val="00D509FD"/>
    <w:rsid w:val="00D5178F"/>
    <w:rsid w:val="00E25E83"/>
    <w:rsid w:val="00EE7D5A"/>
    <w:rsid w:val="00F03D27"/>
    <w:rsid w:val="00F1743F"/>
    <w:rsid w:val="00F47F04"/>
    <w:rsid w:val="00F56B81"/>
    <w:rsid w:val="00FA2E7A"/>
    <w:rsid w:val="00FD58E2"/>
    <w:rsid w:val="00FE1383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customStyle="1" w:styleId="hps">
    <w:name w:val="hps"/>
    <w:basedOn w:val="Domylnaczcionkaakapitu"/>
    <w:rsid w:val="00E25E83"/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8926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89268D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shorttext">
    <w:name w:val="short_text"/>
    <w:basedOn w:val="Domylnaczcionkaakapitu"/>
    <w:rsid w:val="00FD58E2"/>
  </w:style>
  <w:style w:type="paragraph" w:styleId="Akapitzlist">
    <w:name w:val="List Paragraph"/>
    <w:basedOn w:val="Normalny"/>
    <w:uiPriority w:val="34"/>
    <w:qFormat/>
    <w:rsid w:val="00FD58E2"/>
    <w:pPr>
      <w:spacing w:after="0" w:line="240" w:lineRule="auto"/>
      <w:ind w:left="720"/>
    </w:pPr>
    <w:rPr>
      <w:rFonts w:eastAsia="Calibri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customStyle="1" w:styleId="hps">
    <w:name w:val="hps"/>
    <w:basedOn w:val="Domylnaczcionkaakapitu"/>
    <w:rsid w:val="00E25E83"/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8926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89268D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shorttext">
    <w:name w:val="short_text"/>
    <w:basedOn w:val="Domylnaczcionkaakapitu"/>
    <w:rsid w:val="00FD58E2"/>
  </w:style>
  <w:style w:type="paragraph" w:styleId="Akapitzlist">
    <w:name w:val="List Paragraph"/>
    <w:basedOn w:val="Normalny"/>
    <w:uiPriority w:val="34"/>
    <w:qFormat/>
    <w:rsid w:val="00FD58E2"/>
    <w:pPr>
      <w:spacing w:after="0" w:line="240" w:lineRule="auto"/>
      <w:ind w:left="720"/>
    </w:pPr>
    <w:rPr>
      <w:rFonts w:eastAsia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01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48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778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516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8E4181DD</Template>
  <TotalTime>72</TotalTime>
  <Pages>4</Pages>
  <Words>872</Words>
  <Characters>5232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Iwona Obiedzińska</cp:lastModifiedBy>
  <cp:revision>10</cp:revision>
  <cp:lastPrinted>2019-01-18T07:41:00Z</cp:lastPrinted>
  <dcterms:created xsi:type="dcterms:W3CDTF">2019-12-06T07:45:00Z</dcterms:created>
  <dcterms:modified xsi:type="dcterms:W3CDTF">2020-11-06T21:38:00Z</dcterms:modified>
</cp:coreProperties>
</file>